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B9115" w14:textId="77777777" w:rsidR="00976AFE" w:rsidRPr="00730C33" w:rsidRDefault="00976AFE" w:rsidP="00976AFE">
      <w:pPr>
        <w:jc w:val="center"/>
      </w:pPr>
      <w:bookmarkStart w:id="0" w:name="_GoBack"/>
      <w:bookmarkEnd w:id="0"/>
      <w:r w:rsidRPr="00730C33">
        <w:t>TERMO DE REFERÊNCIA</w:t>
      </w:r>
    </w:p>
    <w:p w14:paraId="44A99730" w14:textId="77777777" w:rsidR="00976AFE" w:rsidRPr="00730C33" w:rsidRDefault="00976AFE" w:rsidP="00976AFE">
      <w:pPr>
        <w:jc w:val="center"/>
      </w:pPr>
    </w:p>
    <w:p w14:paraId="3919EDFF" w14:textId="77777777" w:rsidR="009820BB" w:rsidRPr="009820BB" w:rsidRDefault="00BD783E" w:rsidP="009820BB">
      <w:pPr>
        <w:pStyle w:val="PargrafodaLista"/>
        <w:numPr>
          <w:ilvl w:val="0"/>
          <w:numId w:val="7"/>
        </w:numPr>
        <w:spacing w:before="240" w:after="240"/>
        <w:jc w:val="both"/>
        <w:rPr>
          <w:color w:val="000000"/>
        </w:rPr>
      </w:pPr>
      <w:r w:rsidRPr="009820BB">
        <w:rPr>
          <w:b/>
        </w:rPr>
        <w:t>OBJETO</w:t>
      </w:r>
    </w:p>
    <w:p w14:paraId="32CC1625" w14:textId="77777777" w:rsidR="009820BB" w:rsidRPr="009820BB" w:rsidRDefault="009820BB" w:rsidP="009820BB">
      <w:pPr>
        <w:pStyle w:val="PargrafodaLista"/>
        <w:spacing w:before="240" w:after="240"/>
        <w:jc w:val="both"/>
        <w:rPr>
          <w:color w:val="000000"/>
        </w:rPr>
      </w:pPr>
    </w:p>
    <w:p w14:paraId="5A7A605B" w14:textId="77777777" w:rsidR="00DB329E" w:rsidRDefault="009820BB" w:rsidP="009820BB">
      <w:pPr>
        <w:pStyle w:val="PargrafodaLista"/>
        <w:numPr>
          <w:ilvl w:val="1"/>
          <w:numId w:val="7"/>
        </w:numPr>
        <w:spacing w:before="240" w:after="240"/>
        <w:jc w:val="both"/>
        <w:rPr>
          <w:color w:val="000000"/>
        </w:rPr>
      </w:pPr>
      <w:r>
        <w:rPr>
          <w:color w:val="000000"/>
        </w:rPr>
        <w:t xml:space="preserve">    </w:t>
      </w:r>
      <w:r w:rsidR="000D2CF2" w:rsidRPr="009820BB">
        <w:rPr>
          <w:color w:val="000000"/>
        </w:rPr>
        <w:t>Abertura de processo</w:t>
      </w:r>
      <w:r w:rsidR="00B92F7D">
        <w:rPr>
          <w:color w:val="000000"/>
        </w:rPr>
        <w:t xml:space="preserve"> licitatório para contratação de empresa especializada</w:t>
      </w:r>
      <w:r w:rsidR="003B740C">
        <w:rPr>
          <w:color w:val="000000"/>
        </w:rPr>
        <w:t xml:space="preserve"> para execução dos serviços conforme tabela abaixo</w:t>
      </w:r>
      <w:r w:rsidR="00B830EB">
        <w:rPr>
          <w:color w:val="000000"/>
        </w:rPr>
        <w:t>;</w:t>
      </w:r>
    </w:p>
    <w:p w14:paraId="23CF77E0" w14:textId="77777777" w:rsidR="00D97896" w:rsidRPr="00D97896" w:rsidRDefault="00D97896" w:rsidP="00D97896">
      <w:pPr>
        <w:pStyle w:val="PargrafodaLista"/>
        <w:spacing w:before="240" w:after="240"/>
        <w:ind w:left="1800"/>
        <w:jc w:val="both"/>
        <w:rPr>
          <w:color w:val="000000"/>
        </w:rPr>
      </w:pPr>
    </w:p>
    <w:tbl>
      <w:tblPr>
        <w:tblStyle w:val="Tabelacomgrade"/>
        <w:tblW w:w="9322" w:type="dxa"/>
        <w:tblLayout w:type="fixed"/>
        <w:tblLook w:val="04A0" w:firstRow="1" w:lastRow="0" w:firstColumn="1" w:lastColumn="0" w:noHBand="0" w:noVBand="1"/>
      </w:tblPr>
      <w:tblGrid>
        <w:gridCol w:w="1223"/>
        <w:gridCol w:w="3280"/>
        <w:gridCol w:w="1767"/>
        <w:gridCol w:w="1209"/>
        <w:gridCol w:w="709"/>
        <w:gridCol w:w="1134"/>
      </w:tblGrid>
      <w:tr w:rsidR="00695A07" w14:paraId="1EA8F298" w14:textId="77777777" w:rsidTr="00695A07">
        <w:tc>
          <w:tcPr>
            <w:tcW w:w="1223" w:type="dxa"/>
            <w:vAlign w:val="center"/>
          </w:tcPr>
          <w:p w14:paraId="693686AB" w14:textId="77777777" w:rsidR="00695A07" w:rsidRDefault="00695A07" w:rsidP="00573F59">
            <w:pPr>
              <w:spacing w:before="240"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3280" w:type="dxa"/>
            <w:vAlign w:val="center"/>
          </w:tcPr>
          <w:p w14:paraId="6BD93419" w14:textId="77777777" w:rsidR="00695A07" w:rsidRDefault="00695A07" w:rsidP="00573F59">
            <w:pPr>
              <w:spacing w:before="240"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Especificação do Produto</w:t>
            </w:r>
          </w:p>
        </w:tc>
        <w:tc>
          <w:tcPr>
            <w:tcW w:w="1767" w:type="dxa"/>
            <w:vAlign w:val="center"/>
          </w:tcPr>
          <w:p w14:paraId="06B08518" w14:textId="77777777" w:rsidR="00695A07" w:rsidRDefault="00695A07" w:rsidP="00573F59">
            <w:pPr>
              <w:spacing w:before="240"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Valor Total da Obra </w:t>
            </w:r>
          </w:p>
        </w:tc>
        <w:tc>
          <w:tcPr>
            <w:tcW w:w="1209" w:type="dxa"/>
            <w:vAlign w:val="center"/>
          </w:tcPr>
          <w:p w14:paraId="3CEE8D4F" w14:textId="77777777" w:rsidR="00695A07" w:rsidRDefault="00695A07" w:rsidP="00573F59">
            <w:pPr>
              <w:spacing w:before="240"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Projeto Atividade</w:t>
            </w:r>
          </w:p>
        </w:tc>
        <w:tc>
          <w:tcPr>
            <w:tcW w:w="709" w:type="dxa"/>
            <w:vAlign w:val="center"/>
          </w:tcPr>
          <w:p w14:paraId="26AFF441" w14:textId="77777777" w:rsidR="00695A07" w:rsidRDefault="00695A07" w:rsidP="00573F59">
            <w:pPr>
              <w:spacing w:before="240"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Dot</w:t>
            </w:r>
          </w:p>
        </w:tc>
        <w:tc>
          <w:tcPr>
            <w:tcW w:w="1134" w:type="dxa"/>
            <w:vAlign w:val="center"/>
          </w:tcPr>
          <w:p w14:paraId="473A3250" w14:textId="77777777" w:rsidR="00695A07" w:rsidRDefault="00695A07" w:rsidP="00573F59">
            <w:pPr>
              <w:spacing w:before="240"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Recurso</w:t>
            </w:r>
          </w:p>
        </w:tc>
      </w:tr>
      <w:tr w:rsidR="00E654E8" w14:paraId="02BE9149" w14:textId="77777777" w:rsidTr="00695A07">
        <w:tc>
          <w:tcPr>
            <w:tcW w:w="1223" w:type="dxa"/>
            <w:vAlign w:val="center"/>
          </w:tcPr>
          <w:p w14:paraId="516F1558" w14:textId="4BA8066D" w:rsidR="00E654E8" w:rsidRDefault="00E654E8" w:rsidP="000C27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F27DB6">
              <w:rPr>
                <w:color w:val="000000"/>
              </w:rPr>
              <w:t>1</w:t>
            </w:r>
          </w:p>
        </w:tc>
        <w:tc>
          <w:tcPr>
            <w:tcW w:w="3280" w:type="dxa"/>
            <w:vAlign w:val="center"/>
          </w:tcPr>
          <w:p w14:paraId="2D92BCB8" w14:textId="7F5D348A" w:rsidR="00E654E8" w:rsidRDefault="00984429" w:rsidP="00DE4D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Cobertura de quadra esportiva da Escola Básica Municipal Aristides Ribeiro de Medeiros – Bairro </w:t>
            </w:r>
            <w:r w:rsidR="001D0027">
              <w:rPr>
                <w:color w:val="000000"/>
              </w:rPr>
              <w:t>São José.</w:t>
            </w:r>
          </w:p>
        </w:tc>
        <w:tc>
          <w:tcPr>
            <w:tcW w:w="1767" w:type="dxa"/>
            <w:vAlign w:val="center"/>
          </w:tcPr>
          <w:p w14:paraId="715E99F6" w14:textId="002FB12F" w:rsidR="00E654E8" w:rsidRDefault="00984429" w:rsidP="007B59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R$ </w:t>
            </w:r>
            <w:r w:rsidR="001D0027">
              <w:rPr>
                <w:color w:val="000000"/>
              </w:rPr>
              <w:t>119.204,01</w:t>
            </w:r>
          </w:p>
        </w:tc>
        <w:tc>
          <w:tcPr>
            <w:tcW w:w="1209" w:type="dxa"/>
            <w:vAlign w:val="center"/>
          </w:tcPr>
          <w:p w14:paraId="55455845" w14:textId="4AB32652" w:rsidR="00E654E8" w:rsidRDefault="00F27DB6" w:rsidP="00695A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2.049</w:t>
            </w:r>
          </w:p>
        </w:tc>
        <w:tc>
          <w:tcPr>
            <w:tcW w:w="709" w:type="dxa"/>
            <w:vAlign w:val="center"/>
          </w:tcPr>
          <w:p w14:paraId="60582A1A" w14:textId="063BDCAF" w:rsidR="00E654E8" w:rsidRDefault="00F27DB6" w:rsidP="00734A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134" w:type="dxa"/>
            <w:vAlign w:val="center"/>
          </w:tcPr>
          <w:p w14:paraId="31541BE3" w14:textId="74CBAD6D" w:rsidR="00E654E8" w:rsidRDefault="00F27DB6" w:rsidP="00734A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5062</w:t>
            </w:r>
          </w:p>
        </w:tc>
      </w:tr>
      <w:tr w:rsidR="001D0027" w14:paraId="16C3D1C7" w14:textId="77777777" w:rsidTr="00695A07">
        <w:tc>
          <w:tcPr>
            <w:tcW w:w="1223" w:type="dxa"/>
            <w:vAlign w:val="center"/>
          </w:tcPr>
          <w:p w14:paraId="6B3547E4" w14:textId="16E4E44F" w:rsidR="001D0027" w:rsidRDefault="001D0027" w:rsidP="000C27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F27DB6">
              <w:rPr>
                <w:color w:val="000000"/>
              </w:rPr>
              <w:t>2</w:t>
            </w:r>
          </w:p>
        </w:tc>
        <w:tc>
          <w:tcPr>
            <w:tcW w:w="3280" w:type="dxa"/>
            <w:vAlign w:val="center"/>
          </w:tcPr>
          <w:p w14:paraId="7613F102" w14:textId="525D0144" w:rsidR="001D0027" w:rsidRDefault="001D0027" w:rsidP="00DE4D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Piso em concreto armado para a quadra de esportes da Escola Básica Municipal Aristides Ribeiro de Medeiros – Bairro São José</w:t>
            </w:r>
          </w:p>
        </w:tc>
        <w:tc>
          <w:tcPr>
            <w:tcW w:w="1767" w:type="dxa"/>
            <w:vAlign w:val="center"/>
          </w:tcPr>
          <w:p w14:paraId="7611CB3D" w14:textId="28153981" w:rsidR="001D0027" w:rsidRDefault="00856A8E" w:rsidP="007B59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R$ 55.110,20</w:t>
            </w:r>
          </w:p>
        </w:tc>
        <w:tc>
          <w:tcPr>
            <w:tcW w:w="1209" w:type="dxa"/>
            <w:vAlign w:val="center"/>
          </w:tcPr>
          <w:p w14:paraId="23AEEA8F" w14:textId="19606F91" w:rsidR="001D0027" w:rsidRDefault="00F27DB6" w:rsidP="00695A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2.049</w:t>
            </w:r>
          </w:p>
        </w:tc>
        <w:tc>
          <w:tcPr>
            <w:tcW w:w="709" w:type="dxa"/>
            <w:vAlign w:val="center"/>
          </w:tcPr>
          <w:p w14:paraId="08692C1F" w14:textId="799E9B76" w:rsidR="001D0027" w:rsidRDefault="00F27DB6" w:rsidP="00734A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134" w:type="dxa"/>
            <w:vAlign w:val="center"/>
          </w:tcPr>
          <w:p w14:paraId="45CE4F45" w14:textId="1162045D" w:rsidR="001D0027" w:rsidRDefault="00F27DB6" w:rsidP="00734A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5036</w:t>
            </w:r>
          </w:p>
        </w:tc>
      </w:tr>
      <w:tr w:rsidR="00856A8E" w14:paraId="6AD7750C" w14:textId="77777777" w:rsidTr="00933D1C">
        <w:tc>
          <w:tcPr>
            <w:tcW w:w="1223" w:type="dxa"/>
            <w:vAlign w:val="center"/>
          </w:tcPr>
          <w:p w14:paraId="24F69E51" w14:textId="77777777" w:rsidR="00856A8E" w:rsidRDefault="00856A8E" w:rsidP="000C27C2">
            <w:pPr>
              <w:jc w:val="center"/>
              <w:rPr>
                <w:color w:val="000000"/>
              </w:rPr>
            </w:pPr>
          </w:p>
        </w:tc>
        <w:tc>
          <w:tcPr>
            <w:tcW w:w="3280" w:type="dxa"/>
            <w:vAlign w:val="center"/>
          </w:tcPr>
          <w:p w14:paraId="24243CC1" w14:textId="77777777" w:rsidR="00856A8E" w:rsidRPr="00997997" w:rsidRDefault="00856A8E" w:rsidP="009979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TOTAL</w:t>
            </w:r>
          </w:p>
        </w:tc>
        <w:tc>
          <w:tcPr>
            <w:tcW w:w="4819" w:type="dxa"/>
            <w:gridSpan w:val="4"/>
            <w:vAlign w:val="center"/>
          </w:tcPr>
          <w:p w14:paraId="6189498C" w14:textId="683DD68E" w:rsidR="00856A8E" w:rsidRDefault="00B97676" w:rsidP="00734AE9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R$ </w:t>
            </w:r>
            <w:r w:rsidR="00F27DB6">
              <w:rPr>
                <w:b/>
                <w:color w:val="000000"/>
              </w:rPr>
              <w:t>174.314,21</w:t>
            </w:r>
          </w:p>
        </w:tc>
      </w:tr>
    </w:tbl>
    <w:p w14:paraId="66B22A7E" w14:textId="77777777" w:rsidR="00323C29" w:rsidRDefault="00323C29" w:rsidP="00B92F7D">
      <w:pPr>
        <w:pStyle w:val="PargrafodaLista"/>
        <w:numPr>
          <w:ilvl w:val="1"/>
          <w:numId w:val="7"/>
        </w:numPr>
        <w:spacing w:before="240" w:after="240"/>
        <w:jc w:val="both"/>
        <w:rPr>
          <w:color w:val="000000"/>
        </w:rPr>
      </w:pPr>
      <w:r>
        <w:rPr>
          <w:color w:val="000000"/>
        </w:rPr>
        <w:t xml:space="preserve">    </w:t>
      </w:r>
      <w:r w:rsidR="00835091">
        <w:rPr>
          <w:color w:val="000000"/>
        </w:rPr>
        <w:t>Em anexo segue a planilha orçamentária juntamente com o memorial descritivo;</w:t>
      </w:r>
    </w:p>
    <w:p w14:paraId="5C151B95" w14:textId="77777777" w:rsidR="00D946BF" w:rsidRDefault="00D946BF" w:rsidP="00D946BF">
      <w:pPr>
        <w:pStyle w:val="PargrafodaLista"/>
        <w:spacing w:before="240" w:after="240"/>
        <w:ind w:left="1080"/>
        <w:jc w:val="both"/>
        <w:rPr>
          <w:color w:val="000000"/>
        </w:rPr>
      </w:pPr>
    </w:p>
    <w:p w14:paraId="30D00DFA" w14:textId="77777777" w:rsidR="009820BB" w:rsidRDefault="00E86798" w:rsidP="009820BB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30C33">
        <w:rPr>
          <w:b/>
          <w:color w:val="000000"/>
        </w:rPr>
        <w:t>JUSTIFICATIVA</w:t>
      </w:r>
      <w:r w:rsidR="00203262" w:rsidRPr="00730C33">
        <w:rPr>
          <w:b/>
          <w:color w:val="000000"/>
        </w:rPr>
        <w:t>:</w:t>
      </w:r>
      <w:r w:rsidR="000D2CF2">
        <w:rPr>
          <w:color w:val="000000"/>
        </w:rPr>
        <w:t xml:space="preserve"> </w:t>
      </w:r>
    </w:p>
    <w:p w14:paraId="38B50A69" w14:textId="77777777" w:rsidR="009820BB" w:rsidRDefault="009820BB" w:rsidP="009820BB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14:paraId="54F20A79" w14:textId="17379878" w:rsidR="00606CA2" w:rsidRPr="00274D7B" w:rsidRDefault="009820BB" w:rsidP="002B332B">
      <w:pPr>
        <w:pStyle w:val="PargrafodaLista"/>
        <w:numPr>
          <w:ilvl w:val="1"/>
          <w:numId w:val="7"/>
        </w:numPr>
        <w:shd w:val="clear" w:color="auto" w:fill="FFFFFF"/>
        <w:ind w:left="720"/>
        <w:jc w:val="both"/>
        <w:rPr>
          <w:color w:val="000000"/>
          <w:sz w:val="28"/>
        </w:rPr>
      </w:pPr>
      <w:r>
        <w:t xml:space="preserve">     </w:t>
      </w:r>
      <w:r w:rsidR="00DE4D76">
        <w:rPr>
          <w:szCs w:val="24"/>
        </w:rPr>
        <w:t>O pedido de abertura de processo licitatório para contratação de empresa especi</w:t>
      </w:r>
      <w:r w:rsidR="005D0184">
        <w:rPr>
          <w:szCs w:val="24"/>
        </w:rPr>
        <w:t>a</w:t>
      </w:r>
      <w:r w:rsidR="00AF4889">
        <w:rPr>
          <w:szCs w:val="24"/>
        </w:rPr>
        <w:t>lizada para construção da cobertura da Quadra de Esportes e reforma do piso existente da EEBM Aristides Ribeiro de Medeiros de</w:t>
      </w:r>
      <w:r w:rsidR="00274D7B">
        <w:rPr>
          <w:szCs w:val="24"/>
        </w:rPr>
        <w:t xml:space="preserve"> reforma.  Para que possamos proporcionar a melhoria da infraestrutura da quadra escolar garantindo a oferta aos educandos</w:t>
      </w:r>
      <w:r w:rsidR="00B97676">
        <w:rPr>
          <w:szCs w:val="24"/>
        </w:rPr>
        <w:t xml:space="preserve"> de um ensino e a aprendizagem de qualidade e equidade, salientando também a importância desta obr</w:t>
      </w:r>
      <w:r w:rsidR="00F27DB6">
        <w:rPr>
          <w:szCs w:val="24"/>
        </w:rPr>
        <w:t>a para a saúde tanto física quanto</w:t>
      </w:r>
      <w:r w:rsidR="00B97676">
        <w:rPr>
          <w:szCs w:val="24"/>
        </w:rPr>
        <w:t xml:space="preserve"> mental dos estudantes.</w:t>
      </w:r>
    </w:p>
    <w:p w14:paraId="648895ED" w14:textId="77777777" w:rsidR="00C15C57" w:rsidRDefault="00C15C57" w:rsidP="00C15C57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14:paraId="66EC9A5C" w14:textId="77777777" w:rsidR="00C15C57" w:rsidRPr="00C15C57" w:rsidRDefault="00C15C57" w:rsidP="00C15C5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</w:rPr>
      </w:pPr>
      <w:r>
        <w:rPr>
          <w:b/>
          <w:color w:val="000000"/>
        </w:rPr>
        <w:t>VALOR ESTIMADO</w:t>
      </w:r>
      <w:r w:rsidR="003B740C">
        <w:rPr>
          <w:b/>
          <w:color w:val="000000"/>
        </w:rPr>
        <w:t xml:space="preserve"> E DOTAÇÕES ORÇAMENTÁRIAS</w:t>
      </w:r>
    </w:p>
    <w:p w14:paraId="1DEA9F87" w14:textId="77777777" w:rsidR="00C15C57" w:rsidRDefault="00C15C57" w:rsidP="00C15C57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</w:p>
    <w:p w14:paraId="4CF6CB4B" w14:textId="5B90A046" w:rsidR="003B740C" w:rsidRPr="0062691D" w:rsidRDefault="003B740C" w:rsidP="003B740C">
      <w:pPr>
        <w:pStyle w:val="NormalWeb"/>
        <w:numPr>
          <w:ilvl w:val="1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 w:rsidRPr="003B740C">
        <w:rPr>
          <w:color w:val="000000"/>
        </w:rPr>
        <w:t xml:space="preserve">    O custo estimado total deste processo é de R$ </w:t>
      </w:r>
      <w:r w:rsidR="00F27DB6">
        <w:rPr>
          <w:color w:val="000000"/>
        </w:rPr>
        <w:t>174.314,21</w:t>
      </w:r>
      <w:r>
        <w:rPr>
          <w:color w:val="000000"/>
        </w:rPr>
        <w:t>.</w:t>
      </w:r>
    </w:p>
    <w:p w14:paraId="32E1E080" w14:textId="77777777" w:rsidR="0062691D" w:rsidRPr="0062691D" w:rsidRDefault="0062691D" w:rsidP="0062691D">
      <w:pPr>
        <w:pStyle w:val="NormalWeb"/>
        <w:numPr>
          <w:ilvl w:val="1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color w:val="000000"/>
        </w:rPr>
        <w:t xml:space="preserve">    As dotações orçamentárias referentes as obras são:</w:t>
      </w:r>
    </w:p>
    <w:p w14:paraId="1E6E69B1" w14:textId="77777777" w:rsidR="0062691D" w:rsidRDefault="0062691D" w:rsidP="0062691D">
      <w:pPr>
        <w:pStyle w:val="PargrafodaLista"/>
        <w:rPr>
          <w:color w:val="000000"/>
          <w:sz w:val="28"/>
        </w:rPr>
      </w:pPr>
    </w:p>
    <w:p w14:paraId="5E95B9B3" w14:textId="31020383" w:rsidR="00856A8E" w:rsidRDefault="00856A8E" w:rsidP="0062691D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color w:val="000000"/>
        </w:rPr>
      </w:pPr>
    </w:p>
    <w:p w14:paraId="354D7941" w14:textId="18B31617" w:rsidR="00856A8E" w:rsidRDefault="00F27DB6" w:rsidP="00856A8E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ITEM 1</w:t>
      </w:r>
      <w:r w:rsidR="00856A8E">
        <w:rPr>
          <w:b/>
          <w:color w:val="000000"/>
        </w:rPr>
        <w:t xml:space="preserve"> – COBERTURA DE QUADRA ESPORTIVA</w:t>
      </w:r>
      <w:r w:rsidR="00752764">
        <w:rPr>
          <w:b/>
          <w:color w:val="000000"/>
        </w:rPr>
        <w:t xml:space="preserve"> EBM ARISTIDES RIBEIRO DE MEDEIROS</w:t>
      </w:r>
    </w:p>
    <w:p w14:paraId="5DB490C7" w14:textId="73231CA6" w:rsidR="00752764" w:rsidRDefault="00752764" w:rsidP="00752764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b/>
          <w:color w:val="000000"/>
        </w:rPr>
      </w:pPr>
    </w:p>
    <w:p w14:paraId="250EFDE6" w14:textId="7D23BB23" w:rsidR="00752764" w:rsidRDefault="00752764" w:rsidP="00752764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color w:val="000000"/>
        </w:rPr>
      </w:pPr>
      <w:r>
        <w:rPr>
          <w:color w:val="000000"/>
        </w:rPr>
        <w:t>Projeto Atividade:</w:t>
      </w:r>
      <w:r w:rsidR="00F27DB6">
        <w:rPr>
          <w:color w:val="000000"/>
        </w:rPr>
        <w:t xml:space="preserve"> 2.049</w:t>
      </w:r>
    </w:p>
    <w:p w14:paraId="493513FC" w14:textId="16A4DD53" w:rsidR="00752764" w:rsidRDefault="00752764" w:rsidP="00752764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color w:val="000000"/>
        </w:rPr>
      </w:pPr>
      <w:r>
        <w:rPr>
          <w:color w:val="000000"/>
        </w:rPr>
        <w:t>Dotação:</w:t>
      </w:r>
      <w:r w:rsidR="00F27DB6">
        <w:rPr>
          <w:color w:val="000000"/>
        </w:rPr>
        <w:t xml:space="preserve"> 31</w:t>
      </w:r>
    </w:p>
    <w:p w14:paraId="7B399F57" w14:textId="5C2CCF34" w:rsidR="00752764" w:rsidRDefault="00752764" w:rsidP="00752764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color w:val="000000"/>
        </w:rPr>
      </w:pPr>
      <w:r>
        <w:rPr>
          <w:color w:val="000000"/>
        </w:rPr>
        <w:t>Recurso:</w:t>
      </w:r>
      <w:r w:rsidR="00F27DB6">
        <w:rPr>
          <w:color w:val="000000"/>
        </w:rPr>
        <w:t xml:space="preserve"> 5062</w:t>
      </w:r>
    </w:p>
    <w:p w14:paraId="3AE00F5B" w14:textId="40B9F6CB" w:rsidR="00752764" w:rsidRDefault="00752764" w:rsidP="00752764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color w:val="000000"/>
        </w:rPr>
      </w:pPr>
    </w:p>
    <w:p w14:paraId="393D9054" w14:textId="7249290B" w:rsidR="00752764" w:rsidRDefault="00F27DB6" w:rsidP="00752764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ITEM 2</w:t>
      </w:r>
      <w:r w:rsidR="00752764">
        <w:rPr>
          <w:b/>
          <w:color w:val="000000"/>
        </w:rPr>
        <w:t xml:space="preserve"> – PISO EM CONCRETO ARMADO PARA QUADRA DE ESPORTES EBM ARISTIDES RIBEIRO DE MEDEIROS</w:t>
      </w:r>
    </w:p>
    <w:p w14:paraId="2246AA98" w14:textId="0C0B3EDF" w:rsidR="00752764" w:rsidRDefault="00752764" w:rsidP="00752764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b/>
          <w:color w:val="000000"/>
        </w:rPr>
      </w:pPr>
    </w:p>
    <w:p w14:paraId="2677B217" w14:textId="323B2F97" w:rsidR="00752764" w:rsidRDefault="00752764" w:rsidP="00752764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color w:val="000000"/>
        </w:rPr>
      </w:pPr>
      <w:r>
        <w:rPr>
          <w:color w:val="000000"/>
        </w:rPr>
        <w:t>Projeto Atividade:</w:t>
      </w:r>
      <w:r w:rsidR="00F27DB6">
        <w:rPr>
          <w:color w:val="000000"/>
        </w:rPr>
        <w:t xml:space="preserve"> 2049</w:t>
      </w:r>
    </w:p>
    <w:p w14:paraId="165535B3" w14:textId="44C81976" w:rsidR="00752764" w:rsidRDefault="00752764" w:rsidP="00752764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color w:val="000000"/>
        </w:rPr>
      </w:pPr>
      <w:r>
        <w:rPr>
          <w:color w:val="000000"/>
        </w:rPr>
        <w:t>Dotação:</w:t>
      </w:r>
      <w:r w:rsidR="00F27DB6">
        <w:rPr>
          <w:color w:val="000000"/>
        </w:rPr>
        <w:t xml:space="preserve"> 31</w:t>
      </w:r>
    </w:p>
    <w:p w14:paraId="7455D1FD" w14:textId="4C67039D" w:rsidR="00752764" w:rsidRPr="00752764" w:rsidRDefault="00752764" w:rsidP="00752764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color w:val="000000"/>
        </w:rPr>
      </w:pPr>
      <w:r>
        <w:rPr>
          <w:color w:val="000000"/>
        </w:rPr>
        <w:t>Recurso:</w:t>
      </w:r>
      <w:r w:rsidR="00F27DB6">
        <w:rPr>
          <w:color w:val="000000"/>
        </w:rPr>
        <w:t xml:space="preserve"> 5036</w:t>
      </w:r>
    </w:p>
    <w:p w14:paraId="69CFE4CA" w14:textId="77777777" w:rsidR="0062691D" w:rsidRDefault="0062691D" w:rsidP="0062691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72BDE3A5" w14:textId="77777777" w:rsidR="00D04713" w:rsidRDefault="00D04713" w:rsidP="00D04713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QUALIFICAÇÃO TÉCNICA</w:t>
      </w:r>
    </w:p>
    <w:p w14:paraId="79D33171" w14:textId="77777777" w:rsidR="00D04713" w:rsidRDefault="00D04713" w:rsidP="00D04713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</w:p>
    <w:p w14:paraId="361CA9AC" w14:textId="77777777" w:rsidR="00D04713" w:rsidRPr="00D04713" w:rsidRDefault="00D04713" w:rsidP="00D04713">
      <w:pPr>
        <w:pStyle w:val="NormalWeb"/>
        <w:numPr>
          <w:ilvl w:val="1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Comprovação de </w:t>
      </w:r>
      <w:r>
        <w:t xml:space="preserve">aptidão </w:t>
      </w:r>
      <w:r w:rsidRPr="003F2C3D">
        <w:t>execução do objeto licitado, mediante um ou mais atestado</w:t>
      </w:r>
      <w:r>
        <w:t xml:space="preserve"> </w:t>
      </w:r>
      <w:r w:rsidRPr="003F2C3D">
        <w:t>(s)</w:t>
      </w:r>
      <w:r>
        <w:t xml:space="preserve"> </w:t>
      </w:r>
      <w:r w:rsidRPr="003F2C3D">
        <w:t>/</w:t>
      </w:r>
      <w:r>
        <w:t xml:space="preserve"> </w:t>
      </w:r>
      <w:r w:rsidRPr="003F2C3D">
        <w:t>declaração</w:t>
      </w:r>
      <w:r>
        <w:t xml:space="preserve"> </w:t>
      </w:r>
      <w:r w:rsidRPr="003F2C3D">
        <w:t>(ões), fornecidos por pessoa</w:t>
      </w:r>
      <w:r>
        <w:t xml:space="preserve"> </w:t>
      </w:r>
      <w:r w:rsidRPr="003F2C3D">
        <w:t>(s) jurídica</w:t>
      </w:r>
      <w:r>
        <w:t xml:space="preserve"> </w:t>
      </w:r>
      <w:r w:rsidRPr="003F2C3D">
        <w:t>(s) de direito Público e/ou Privado</w:t>
      </w:r>
      <w:r>
        <w:t xml:space="preserve"> </w:t>
      </w:r>
      <w:r w:rsidRPr="003F2C3D">
        <w:t>demonstrando experiência e bom desempenho na execução de objeto similar desta Licitação, de compatibilidade tecnológica e operacional equivalentes ou superiores</w:t>
      </w:r>
      <w:r>
        <w:t>.</w:t>
      </w:r>
    </w:p>
    <w:p w14:paraId="04A5FB70" w14:textId="77777777" w:rsidR="00D04713" w:rsidRPr="00D04713" w:rsidRDefault="00D04713" w:rsidP="00D04713">
      <w:pPr>
        <w:pStyle w:val="NormalWeb"/>
        <w:numPr>
          <w:ilvl w:val="1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    </w:t>
      </w:r>
      <w:r w:rsidRPr="003F2C3D">
        <w:t>Apresentação de atestado de VISITA TÉCNICA emitido pela Prefeitura, através do seu representante designado, que deverá ser obtido pelas Licitantes quando da realização de visita com a finalidade de verificar todos os aspectos técnicos que possam influir na elaboração da proposta a ser apresentada</w:t>
      </w:r>
      <w:r>
        <w:t>.</w:t>
      </w:r>
    </w:p>
    <w:p w14:paraId="6EABA3E5" w14:textId="77777777" w:rsidR="00D04713" w:rsidRPr="00D04713" w:rsidRDefault="00D04713" w:rsidP="00D04713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A </w:t>
      </w:r>
      <w:r w:rsidRPr="00AE0BFF">
        <w:t>visita técnica deverá ser realizada por representante da Empresa com credencial assinada pelo (a) responsável legal (Diretor</w:t>
      </w:r>
      <w:r>
        <w:t xml:space="preserve"> </w:t>
      </w:r>
      <w:r w:rsidRPr="00AE0BFF">
        <w:t>(a) ou Procurador</w:t>
      </w:r>
      <w:r>
        <w:t xml:space="preserve"> </w:t>
      </w:r>
      <w:r w:rsidRPr="00AE0BFF">
        <w:t>(a), conferindo-lhe poderes para realizá-la</w:t>
      </w:r>
      <w:r>
        <w:t>);</w:t>
      </w:r>
    </w:p>
    <w:p w14:paraId="49BB6879" w14:textId="77777777" w:rsidR="00D04713" w:rsidRPr="00D04713" w:rsidRDefault="00D04713" w:rsidP="00D04713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E0BFF">
        <w:rPr>
          <w:b/>
        </w:rPr>
        <w:t xml:space="preserve">A solicitação de agendamento da visita técnica deverá ser feita através do telefone (49) 3233- 6450, com os Engenheiros </w:t>
      </w:r>
      <w:r>
        <w:rPr>
          <w:b/>
        </w:rPr>
        <w:t xml:space="preserve">Neri </w:t>
      </w:r>
      <w:proofErr w:type="spellStart"/>
      <w:r>
        <w:rPr>
          <w:b/>
        </w:rPr>
        <w:t>Antonio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Chiodelli</w:t>
      </w:r>
      <w:proofErr w:type="spellEnd"/>
      <w:r>
        <w:rPr>
          <w:b/>
        </w:rPr>
        <w:t xml:space="preserve"> ou Luciano Broering Alves, no horário das</w:t>
      </w:r>
      <w:r w:rsidRPr="00AE0BFF">
        <w:rPr>
          <w:b/>
        </w:rPr>
        <w:t xml:space="preserve"> 13:00 às 19:00 horas de segunda a sexta-feira</w:t>
      </w:r>
      <w:r>
        <w:rPr>
          <w:b/>
        </w:rPr>
        <w:t>.</w:t>
      </w:r>
    </w:p>
    <w:p w14:paraId="35A3D388" w14:textId="77777777" w:rsidR="00D04713" w:rsidRPr="00D04713" w:rsidRDefault="00D04713" w:rsidP="00D04713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color w:val="000000"/>
        </w:rPr>
      </w:pPr>
    </w:p>
    <w:p w14:paraId="68F6DF9F" w14:textId="77777777" w:rsidR="003F4E4A" w:rsidRDefault="003F4E4A" w:rsidP="003F4E4A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OBRIGAÇÕES DA CONTRATADA</w:t>
      </w:r>
    </w:p>
    <w:p w14:paraId="61EDC115" w14:textId="77777777" w:rsidR="003F4E4A" w:rsidRDefault="003F4E4A" w:rsidP="003F4E4A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</w:p>
    <w:p w14:paraId="7915392A" w14:textId="77777777" w:rsidR="003F4E4A" w:rsidRDefault="003F4E4A" w:rsidP="003F4E4A">
      <w:pPr>
        <w:pStyle w:val="NormalWeb"/>
        <w:numPr>
          <w:ilvl w:val="1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A Contratada obriga-se a:</w:t>
      </w:r>
    </w:p>
    <w:p w14:paraId="3E3EE7BC" w14:textId="77777777" w:rsidR="003F4E4A" w:rsidRDefault="003F4E4A" w:rsidP="003F4E4A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color w:val="000000"/>
        </w:rPr>
      </w:pPr>
    </w:p>
    <w:p w14:paraId="0E4CEB4B" w14:textId="77777777" w:rsidR="003F4E4A" w:rsidRDefault="00970172" w:rsidP="003F4E4A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Executar a obra de acordo com o memorial descritivo e plantas anexadas</w:t>
      </w:r>
      <w:r w:rsidR="008B050F">
        <w:rPr>
          <w:color w:val="000000"/>
        </w:rPr>
        <w:t xml:space="preserve"> ao Edital Convocatório.</w:t>
      </w:r>
    </w:p>
    <w:p w14:paraId="37EB677A" w14:textId="77777777" w:rsidR="003F4E4A" w:rsidRDefault="003F4E4A" w:rsidP="003F4E4A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color w:val="000000"/>
        </w:rPr>
      </w:pPr>
    </w:p>
    <w:p w14:paraId="5CED74E2" w14:textId="77777777" w:rsidR="003F4E4A" w:rsidRDefault="003F4E4A" w:rsidP="003F4E4A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4E4A">
        <w:rPr>
          <w:color w:val="000000"/>
        </w:rPr>
        <w:t>Responsabilizar-se pelos vícios e danos decorrentes do produto, de acordo com os artigos 12, 13, 18 e 26, do Código de Defesa do Consumidor (Lei nº 8.078, de 1990</w:t>
      </w:r>
      <w:r>
        <w:rPr>
          <w:color w:val="000000"/>
        </w:rPr>
        <w:t>);</w:t>
      </w:r>
    </w:p>
    <w:p w14:paraId="1CA9D978" w14:textId="77777777" w:rsidR="003F4E4A" w:rsidRDefault="003F4E4A" w:rsidP="003F4E4A">
      <w:pPr>
        <w:pStyle w:val="PargrafodaLista"/>
        <w:rPr>
          <w:color w:val="000000"/>
        </w:rPr>
      </w:pPr>
    </w:p>
    <w:p w14:paraId="3B08A27E" w14:textId="77777777" w:rsidR="003F4E4A" w:rsidRDefault="003F4E4A" w:rsidP="003F4E4A">
      <w:pPr>
        <w:pStyle w:val="NormalWeb"/>
        <w:numPr>
          <w:ilvl w:val="3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3F4E4A">
        <w:rPr>
          <w:color w:val="000000"/>
        </w:rPr>
        <w:t xml:space="preserve">O dever previsto no subitem anterior implica na obrigação de, a critério da Administração, substituir, reparar, corrigir, remover, ou reconstruir, às suas expensas, no prazo máximo de </w:t>
      </w:r>
      <w:r w:rsidRPr="003F4E4A">
        <w:rPr>
          <w:b/>
          <w:color w:val="000000"/>
        </w:rPr>
        <w:t>10(dez) corridos</w:t>
      </w:r>
      <w:r w:rsidRPr="003F4E4A">
        <w:rPr>
          <w:i/>
          <w:iCs/>
          <w:color w:val="000000"/>
        </w:rPr>
        <w:t xml:space="preserve">, </w:t>
      </w:r>
      <w:r w:rsidRPr="003F4E4A">
        <w:rPr>
          <w:color w:val="000000"/>
        </w:rPr>
        <w:t>o produto com avarias ou defeitos</w:t>
      </w:r>
      <w:r>
        <w:rPr>
          <w:color w:val="000000"/>
        </w:rPr>
        <w:t>;</w:t>
      </w:r>
    </w:p>
    <w:p w14:paraId="554E83B4" w14:textId="77777777" w:rsidR="003F4E4A" w:rsidRDefault="003F4E4A" w:rsidP="003F4E4A">
      <w:pPr>
        <w:pStyle w:val="NormalWeb"/>
        <w:shd w:val="clear" w:color="auto" w:fill="FFFFFF"/>
        <w:spacing w:before="0" w:beforeAutospacing="0" w:after="0" w:afterAutospacing="0"/>
        <w:ind w:left="2160"/>
        <w:jc w:val="both"/>
        <w:rPr>
          <w:color w:val="000000"/>
        </w:rPr>
      </w:pPr>
    </w:p>
    <w:p w14:paraId="401F789E" w14:textId="77777777" w:rsidR="003F4E4A" w:rsidRDefault="003F4E4A" w:rsidP="003F4E4A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4E4A">
        <w:rPr>
          <w:color w:val="000000"/>
        </w:rPr>
        <w:t>Atender prontamente a quaisquer exigências da Administração, inerentes ao objeto da presente licitação</w:t>
      </w:r>
      <w:r>
        <w:rPr>
          <w:color w:val="000000"/>
        </w:rPr>
        <w:t>;</w:t>
      </w:r>
    </w:p>
    <w:p w14:paraId="12631247" w14:textId="77777777" w:rsidR="003F4E4A" w:rsidRDefault="003F4E4A" w:rsidP="003F4E4A">
      <w:pPr>
        <w:pStyle w:val="NormalWeb"/>
        <w:shd w:val="clear" w:color="auto" w:fill="FFFFFF"/>
        <w:spacing w:before="0" w:beforeAutospacing="0" w:after="0" w:afterAutospacing="0"/>
        <w:ind w:left="1800"/>
        <w:jc w:val="both"/>
        <w:rPr>
          <w:color w:val="000000"/>
        </w:rPr>
      </w:pPr>
    </w:p>
    <w:p w14:paraId="7DC0EF34" w14:textId="77777777" w:rsidR="003F4E4A" w:rsidRDefault="003F4E4A" w:rsidP="003F4E4A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4E4A">
        <w:rPr>
          <w:color w:val="000000"/>
        </w:rPr>
        <w:t>Comunicar à Administração, no prazo máximo de 24 (vinte e quatro) horas que antecede a data da entrega, os motivos que impossibilitem o cumprimento do prazo previsto, com a devida comprovação</w:t>
      </w:r>
      <w:r>
        <w:rPr>
          <w:color w:val="000000"/>
        </w:rPr>
        <w:t>;</w:t>
      </w:r>
    </w:p>
    <w:p w14:paraId="6DA58DAE" w14:textId="77777777" w:rsidR="003F4E4A" w:rsidRDefault="003F4E4A" w:rsidP="003F4E4A">
      <w:pPr>
        <w:pStyle w:val="PargrafodaLista"/>
        <w:rPr>
          <w:color w:val="000000"/>
        </w:rPr>
      </w:pPr>
    </w:p>
    <w:p w14:paraId="03394CB8" w14:textId="77777777" w:rsidR="003F4E4A" w:rsidRDefault="003F4E4A" w:rsidP="003F4E4A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4E4A">
        <w:rPr>
          <w:color w:val="000000"/>
        </w:rPr>
        <w:lastRenderedPageBreak/>
        <w:t>Manter, durante toda a execução do contrato, em compatibilidade com as obrigações assumidas, todas as condições de habilitação e qualificação exigidas na licitação</w:t>
      </w:r>
      <w:r>
        <w:rPr>
          <w:color w:val="000000"/>
        </w:rPr>
        <w:t>;</w:t>
      </w:r>
    </w:p>
    <w:p w14:paraId="4840CFBD" w14:textId="77777777" w:rsidR="003F4E4A" w:rsidRDefault="003F4E4A" w:rsidP="003F4E4A">
      <w:pPr>
        <w:pStyle w:val="PargrafodaLista"/>
        <w:rPr>
          <w:color w:val="000000"/>
        </w:rPr>
      </w:pPr>
    </w:p>
    <w:p w14:paraId="796E5588" w14:textId="77777777" w:rsidR="003F4E4A" w:rsidRDefault="003F4E4A" w:rsidP="003F4E4A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4E4A">
        <w:rPr>
          <w:color w:val="000000"/>
        </w:rPr>
        <w:t>Não transferir a terceiros, por qualquer forma, nem mesmo parcialmente, as obrigações assumidas, nem subcontratar qualquer das prestações a que está obrigada, exceto nas condições autorizadas no Termo de Referência ou na minuta de contrato</w:t>
      </w:r>
      <w:r>
        <w:rPr>
          <w:color w:val="000000"/>
        </w:rPr>
        <w:t>;</w:t>
      </w:r>
    </w:p>
    <w:p w14:paraId="18D44B61" w14:textId="77777777" w:rsidR="003F4E4A" w:rsidRDefault="003F4E4A" w:rsidP="003F4E4A">
      <w:pPr>
        <w:pStyle w:val="PargrafodaLista"/>
        <w:rPr>
          <w:color w:val="000000"/>
        </w:rPr>
      </w:pPr>
    </w:p>
    <w:p w14:paraId="235C7D37" w14:textId="77777777" w:rsidR="003F4E4A" w:rsidRDefault="003F4E4A" w:rsidP="003F4E4A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4E4A">
        <w:rPr>
          <w:color w:val="000000"/>
        </w:rPr>
        <w:t>Não permitir a utilização de qualquer trabalho do menor de dezesseis anos, exceto na condição de aprendiz para os maiores de quatorze anos; nem permitir a utilização do trabalho do menor de dezoito anos em trabalho noturno, perigoso ou insalubre</w:t>
      </w:r>
      <w:r>
        <w:rPr>
          <w:color w:val="000000"/>
        </w:rPr>
        <w:t>;</w:t>
      </w:r>
    </w:p>
    <w:p w14:paraId="2E3C6A91" w14:textId="77777777" w:rsidR="003F4E4A" w:rsidRDefault="003F4E4A" w:rsidP="003F4E4A">
      <w:pPr>
        <w:pStyle w:val="PargrafodaLista"/>
        <w:rPr>
          <w:color w:val="000000"/>
        </w:rPr>
      </w:pPr>
    </w:p>
    <w:p w14:paraId="5ED1105E" w14:textId="77777777" w:rsidR="003F4E4A" w:rsidRDefault="003F4E4A" w:rsidP="003F4E4A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F4E4A">
        <w:rPr>
          <w:color w:val="000000"/>
        </w:rPr>
        <w:t>Responsabilizar-se pelas despesas dos tributos, encargos trabalhistas, previdenciários, fiscais, comerciais, taxas, fretes, seguros, deslocamento de pessoal, prestação de garantia e quaisquer outras que incidam ou venham a incidir na execução do contrato</w:t>
      </w:r>
      <w:r>
        <w:rPr>
          <w:color w:val="000000"/>
        </w:rPr>
        <w:t>.</w:t>
      </w:r>
    </w:p>
    <w:p w14:paraId="156DE23C" w14:textId="77777777" w:rsidR="003F4E4A" w:rsidRDefault="003F4E4A" w:rsidP="003F4E4A">
      <w:pPr>
        <w:pStyle w:val="PargrafodaLista"/>
        <w:rPr>
          <w:color w:val="000000"/>
        </w:rPr>
      </w:pPr>
    </w:p>
    <w:p w14:paraId="338CC37B" w14:textId="77777777" w:rsidR="003F4E4A" w:rsidRDefault="003F4E4A" w:rsidP="003F4E4A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OBRIGAÇÕES DA CONTRATANTE</w:t>
      </w:r>
    </w:p>
    <w:p w14:paraId="3A341B8D" w14:textId="77777777" w:rsidR="001B0C1D" w:rsidRDefault="001B0C1D" w:rsidP="001B0C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</w:p>
    <w:p w14:paraId="7C11D034" w14:textId="77777777" w:rsidR="001B0C1D" w:rsidRPr="008B050F" w:rsidRDefault="001B0C1D" w:rsidP="008B050F">
      <w:pPr>
        <w:pStyle w:val="NormalWeb"/>
        <w:numPr>
          <w:ilvl w:val="1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A Contratante obriga-se a:</w:t>
      </w:r>
    </w:p>
    <w:p w14:paraId="526D4EE1" w14:textId="77777777" w:rsidR="001B0C1D" w:rsidRDefault="001B0C1D" w:rsidP="001B0C1D">
      <w:pPr>
        <w:pStyle w:val="PargrafodaLista"/>
        <w:rPr>
          <w:color w:val="000000"/>
        </w:rPr>
      </w:pPr>
    </w:p>
    <w:p w14:paraId="4677EE78" w14:textId="77777777" w:rsidR="001B0C1D" w:rsidRDefault="001B0C1D" w:rsidP="001B0C1D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0C1D">
        <w:rPr>
          <w:color w:val="000000"/>
        </w:rPr>
        <w:t>Acompanhar e fiscalizar o cumprimento das obrigações da Contratada, através de servidor especialmente designado</w:t>
      </w:r>
      <w:r>
        <w:rPr>
          <w:color w:val="000000"/>
        </w:rPr>
        <w:t>;</w:t>
      </w:r>
    </w:p>
    <w:p w14:paraId="02045E8B" w14:textId="77777777" w:rsidR="001B0C1D" w:rsidRDefault="001B0C1D" w:rsidP="001B0C1D">
      <w:pPr>
        <w:pStyle w:val="PargrafodaLista"/>
        <w:rPr>
          <w:color w:val="000000"/>
        </w:rPr>
      </w:pPr>
    </w:p>
    <w:p w14:paraId="7CABB204" w14:textId="77777777" w:rsidR="001B0C1D" w:rsidRDefault="001B0C1D" w:rsidP="001B0C1D">
      <w:pPr>
        <w:pStyle w:val="NormalWeb"/>
        <w:numPr>
          <w:ilvl w:val="2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B0C1D">
        <w:rPr>
          <w:color w:val="000000"/>
        </w:rPr>
        <w:t>Efetuar o pagamento no prazo previsto</w:t>
      </w:r>
      <w:r>
        <w:rPr>
          <w:color w:val="000000"/>
        </w:rPr>
        <w:t>.</w:t>
      </w:r>
    </w:p>
    <w:p w14:paraId="61D93425" w14:textId="77777777" w:rsidR="001B0C1D" w:rsidRDefault="001B0C1D" w:rsidP="001B0C1D">
      <w:pPr>
        <w:pStyle w:val="PargrafodaLista"/>
        <w:rPr>
          <w:color w:val="000000"/>
        </w:rPr>
      </w:pPr>
    </w:p>
    <w:p w14:paraId="64B2678D" w14:textId="77777777" w:rsidR="001B0C1D" w:rsidRDefault="001B0C1D" w:rsidP="001B0C1D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MEDIDAS ACAUTELADORAS</w:t>
      </w:r>
    </w:p>
    <w:p w14:paraId="2B3B6C95" w14:textId="77777777" w:rsidR="001B0C1D" w:rsidRDefault="001B0C1D" w:rsidP="001B0C1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</w:p>
    <w:p w14:paraId="21C15A3C" w14:textId="77777777" w:rsidR="001B0C1D" w:rsidRDefault="001B0C1D" w:rsidP="001B0C1D">
      <w:pPr>
        <w:pStyle w:val="NormalWeb"/>
        <w:numPr>
          <w:ilvl w:val="1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1B0C1D">
        <w:rPr>
          <w:color w:val="000000"/>
        </w:rPr>
        <w:t xml:space="preserve">Consoante o artigo 45 da Lei nº 9.784, de </w:t>
      </w:r>
      <w:smartTag w:uri="urn:schemas-microsoft-com:office:smarttags" w:element="metricconverter">
        <w:smartTagPr>
          <w:attr w:name="ProductID" w:val="1999, a"/>
        </w:smartTagPr>
        <w:r w:rsidRPr="001B0C1D">
          <w:rPr>
            <w:color w:val="000000"/>
          </w:rPr>
          <w:t>1999, a</w:t>
        </w:r>
      </w:smartTag>
      <w:r w:rsidRPr="001B0C1D">
        <w:rPr>
          <w:color w:val="000000"/>
        </w:rPr>
        <w:t xml:space="preserve"> Administração Pública poderá, sem a prévia manifestação do interessado, motivadamente, adotar providências acauteladoras, inclusive retendo o pagamento, em caso de risco iminente, como forma de prevenir a ocorrência de dano de difícil ou impossível reparação</w:t>
      </w:r>
      <w:r>
        <w:rPr>
          <w:color w:val="000000"/>
        </w:rPr>
        <w:t>.</w:t>
      </w:r>
    </w:p>
    <w:p w14:paraId="11AF7BED" w14:textId="77777777" w:rsidR="001B0C1D" w:rsidRDefault="001B0C1D" w:rsidP="001B0C1D">
      <w:pPr>
        <w:pStyle w:val="NormalWeb"/>
        <w:shd w:val="clear" w:color="auto" w:fill="FFFFFF"/>
        <w:spacing w:before="0" w:beforeAutospacing="0" w:after="0" w:afterAutospacing="0"/>
        <w:ind w:left="1080"/>
        <w:jc w:val="both"/>
        <w:rPr>
          <w:color w:val="000000"/>
        </w:rPr>
      </w:pPr>
    </w:p>
    <w:p w14:paraId="1431FB8E" w14:textId="77777777" w:rsidR="003E6227" w:rsidRDefault="003E6227" w:rsidP="003E6227">
      <w:pPr>
        <w:pStyle w:val="PargrafodaLista"/>
        <w:rPr>
          <w:color w:val="000000"/>
        </w:rPr>
      </w:pPr>
    </w:p>
    <w:p w14:paraId="5C8C42DD" w14:textId="77777777" w:rsidR="003E6227" w:rsidRDefault="003E6227" w:rsidP="003E622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CONSIDERAÇÕES</w:t>
      </w:r>
    </w:p>
    <w:p w14:paraId="0BEDEEAE" w14:textId="77777777" w:rsidR="003E6227" w:rsidRDefault="003E6227" w:rsidP="003E6227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</w:p>
    <w:p w14:paraId="41EA4D3F" w14:textId="14CB156E" w:rsidR="00042B13" w:rsidRDefault="003E6227" w:rsidP="00E56BFF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color w:val="000000"/>
        </w:rPr>
      </w:pPr>
      <w:r>
        <w:rPr>
          <w:b/>
          <w:color w:val="000000"/>
        </w:rPr>
        <w:t>Fisca</w:t>
      </w:r>
      <w:r w:rsidR="00752764">
        <w:rPr>
          <w:b/>
          <w:color w:val="000000"/>
        </w:rPr>
        <w:t>l</w:t>
      </w:r>
      <w:r>
        <w:rPr>
          <w:b/>
          <w:color w:val="000000"/>
        </w:rPr>
        <w:t xml:space="preserve"> do Contrato:</w:t>
      </w:r>
      <w:r w:rsidR="000F0FC9">
        <w:rPr>
          <w:b/>
          <w:color w:val="000000"/>
        </w:rPr>
        <w:t xml:space="preserve"> </w:t>
      </w:r>
      <w:r w:rsidR="00142B14">
        <w:rPr>
          <w:color w:val="000000"/>
        </w:rPr>
        <w:t xml:space="preserve">Luciano </w:t>
      </w:r>
      <w:proofErr w:type="spellStart"/>
      <w:r w:rsidR="00142B14">
        <w:rPr>
          <w:color w:val="000000"/>
        </w:rPr>
        <w:t>Broering</w:t>
      </w:r>
      <w:proofErr w:type="spellEnd"/>
      <w:r w:rsidR="00142B14">
        <w:rPr>
          <w:color w:val="000000"/>
        </w:rPr>
        <w:t xml:space="preserve"> Alves. Matrícula nº 9399.</w:t>
      </w:r>
    </w:p>
    <w:p w14:paraId="61ABA063" w14:textId="09E38ED1" w:rsidR="00752764" w:rsidRPr="00752764" w:rsidRDefault="00752764" w:rsidP="00E56BFF">
      <w:pPr>
        <w:pStyle w:val="NormalWeb"/>
        <w:shd w:val="clear" w:color="auto" w:fill="FFFFFF"/>
        <w:spacing w:before="0" w:beforeAutospacing="0" w:after="0" w:afterAutospacing="0"/>
        <w:ind w:left="708"/>
        <w:jc w:val="both"/>
        <w:rPr>
          <w:color w:val="000000"/>
        </w:rPr>
      </w:pPr>
      <w:r>
        <w:rPr>
          <w:b/>
          <w:color w:val="000000"/>
        </w:rPr>
        <w:t xml:space="preserve">Fiscal do Contrato: </w:t>
      </w:r>
      <w:r>
        <w:rPr>
          <w:color w:val="000000"/>
        </w:rPr>
        <w:t xml:space="preserve">Fabiano Padilha. Matrícula nº </w:t>
      </w:r>
      <w:r w:rsidR="005A5EA7">
        <w:rPr>
          <w:color w:val="000000"/>
        </w:rPr>
        <w:t>9025.</w:t>
      </w:r>
    </w:p>
    <w:p w14:paraId="54A24107" w14:textId="77777777" w:rsidR="003E6227" w:rsidRDefault="003E6227" w:rsidP="00F8080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b/>
          <w:color w:val="000000"/>
        </w:rPr>
        <w:t xml:space="preserve">Gestora de Contratos: </w:t>
      </w:r>
      <w:r>
        <w:rPr>
          <w:color w:val="000000"/>
        </w:rPr>
        <w:t>Andréa Neves de Souza</w:t>
      </w:r>
      <w:r w:rsidR="003F6429">
        <w:rPr>
          <w:color w:val="000000"/>
        </w:rPr>
        <w:t>. Matrícula nº 11004.</w:t>
      </w:r>
    </w:p>
    <w:p w14:paraId="6FA58CE5" w14:textId="77777777" w:rsidR="003F6429" w:rsidRPr="003F6429" w:rsidRDefault="003F6429" w:rsidP="003E6227">
      <w:pPr>
        <w:pStyle w:val="NormalWeb"/>
        <w:shd w:val="clear" w:color="auto" w:fill="FFFFFF"/>
        <w:spacing w:before="0" w:beforeAutospacing="0" w:after="0" w:afterAutospacing="0"/>
        <w:ind w:left="1416"/>
        <w:jc w:val="both"/>
        <w:rPr>
          <w:b/>
          <w:color w:val="000000"/>
        </w:rPr>
      </w:pPr>
    </w:p>
    <w:p w14:paraId="3D1B27D9" w14:textId="77777777" w:rsidR="003E6227" w:rsidRDefault="003E6227" w:rsidP="003E6227">
      <w:pPr>
        <w:pStyle w:val="NormalWeb"/>
        <w:shd w:val="clear" w:color="auto" w:fill="FFFFFF"/>
        <w:spacing w:before="0" w:beforeAutospacing="0" w:after="0" w:afterAutospacing="0"/>
        <w:ind w:left="1416"/>
        <w:jc w:val="both"/>
        <w:rPr>
          <w:color w:val="000000"/>
        </w:rPr>
      </w:pPr>
    </w:p>
    <w:p w14:paraId="55D49702" w14:textId="6A0C12B8" w:rsidR="003E6227" w:rsidRDefault="003E6227" w:rsidP="003E6227">
      <w:pPr>
        <w:pStyle w:val="NormalWeb"/>
        <w:shd w:val="clear" w:color="auto" w:fill="FFFFFF"/>
        <w:spacing w:before="0" w:beforeAutospacing="0" w:after="0" w:afterAutospacing="0"/>
        <w:ind w:left="1416"/>
        <w:jc w:val="right"/>
        <w:rPr>
          <w:b/>
          <w:color w:val="000000"/>
        </w:rPr>
      </w:pPr>
      <w:r>
        <w:rPr>
          <w:b/>
          <w:color w:val="000000"/>
        </w:rPr>
        <w:t xml:space="preserve">São Joaquim, </w:t>
      </w:r>
      <w:r w:rsidR="00F27DB6">
        <w:rPr>
          <w:b/>
          <w:color w:val="000000"/>
        </w:rPr>
        <w:t>04</w:t>
      </w:r>
      <w:r w:rsidR="00D97896">
        <w:rPr>
          <w:b/>
          <w:color w:val="000000"/>
        </w:rPr>
        <w:t xml:space="preserve"> de </w:t>
      </w:r>
      <w:r w:rsidR="005A5EA7">
        <w:rPr>
          <w:b/>
          <w:color w:val="000000"/>
        </w:rPr>
        <w:t>Novembro</w:t>
      </w:r>
      <w:r>
        <w:rPr>
          <w:b/>
          <w:color w:val="000000"/>
        </w:rPr>
        <w:t xml:space="preserve"> de 20</w:t>
      </w:r>
      <w:r w:rsidR="00AD50F8">
        <w:rPr>
          <w:b/>
          <w:color w:val="000000"/>
        </w:rPr>
        <w:t>20</w:t>
      </w:r>
      <w:r>
        <w:rPr>
          <w:b/>
          <w:color w:val="000000"/>
        </w:rPr>
        <w:t>.</w:t>
      </w:r>
    </w:p>
    <w:p w14:paraId="57B20623" w14:textId="77777777" w:rsidR="003E6227" w:rsidRDefault="003E6227" w:rsidP="003E6227">
      <w:pPr>
        <w:pStyle w:val="NormalWeb"/>
        <w:shd w:val="clear" w:color="auto" w:fill="FFFFFF"/>
        <w:spacing w:before="0" w:beforeAutospacing="0" w:after="0" w:afterAutospacing="0"/>
        <w:ind w:left="1416"/>
        <w:jc w:val="right"/>
        <w:rPr>
          <w:b/>
          <w:color w:val="000000"/>
        </w:rPr>
      </w:pPr>
    </w:p>
    <w:p w14:paraId="63A24175" w14:textId="77777777" w:rsidR="003E6227" w:rsidRDefault="003E6227" w:rsidP="003E6227">
      <w:pPr>
        <w:pStyle w:val="NormalWeb"/>
        <w:shd w:val="clear" w:color="auto" w:fill="FFFFFF"/>
        <w:spacing w:before="0" w:beforeAutospacing="0" w:after="0" w:afterAutospacing="0"/>
        <w:ind w:left="1416"/>
        <w:jc w:val="right"/>
        <w:rPr>
          <w:b/>
          <w:color w:val="000000"/>
        </w:rPr>
      </w:pPr>
    </w:p>
    <w:p w14:paraId="62B6100D" w14:textId="77777777" w:rsidR="00D04713" w:rsidRDefault="00D04713" w:rsidP="003E6227">
      <w:pPr>
        <w:pStyle w:val="NormalWeb"/>
        <w:shd w:val="clear" w:color="auto" w:fill="FFFFFF"/>
        <w:spacing w:before="0" w:beforeAutospacing="0" w:after="0" w:afterAutospacing="0"/>
        <w:ind w:left="1416"/>
        <w:jc w:val="right"/>
        <w:rPr>
          <w:b/>
          <w:color w:val="000000"/>
        </w:rPr>
      </w:pPr>
    </w:p>
    <w:p w14:paraId="7D92A7CC" w14:textId="77777777" w:rsidR="003E6227" w:rsidRP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 w:rsidRPr="00A87E63">
        <w:rPr>
          <w:color w:val="000000"/>
          <w:u w:val="single"/>
        </w:rPr>
        <w:tab/>
      </w:r>
      <w:r w:rsidRPr="00A87E63">
        <w:rPr>
          <w:color w:val="000000"/>
          <w:u w:val="single"/>
        </w:rPr>
        <w:tab/>
      </w:r>
      <w:r w:rsidRPr="00A87E63">
        <w:rPr>
          <w:color w:val="000000"/>
          <w:u w:val="single"/>
        </w:rPr>
        <w:tab/>
      </w:r>
      <w:r w:rsidRPr="00A87E63">
        <w:rPr>
          <w:color w:val="000000"/>
          <w:u w:val="single"/>
        </w:rPr>
        <w:tab/>
      </w:r>
      <w:r w:rsidRPr="00A87E63">
        <w:rPr>
          <w:color w:val="000000"/>
          <w:u w:val="single"/>
        </w:rPr>
        <w:tab/>
      </w:r>
    </w:p>
    <w:p w14:paraId="7E3C3E95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Fabiano Padilha</w:t>
      </w:r>
    </w:p>
    <w:p w14:paraId="6839D589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lastRenderedPageBreak/>
        <w:t>Secretário Municipal de Educação Cultura e Desporto</w:t>
      </w:r>
    </w:p>
    <w:p w14:paraId="0DC1C8E8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FME – Fundo Municipal de Educação</w:t>
      </w:r>
    </w:p>
    <w:p w14:paraId="5E45217B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1D22442D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469E39AE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3F179F0E" w14:textId="77777777" w:rsidR="00D04713" w:rsidRDefault="00D0471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083DA392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>
        <w:rPr>
          <w:color w:val="000000"/>
        </w:rPr>
        <w:t xml:space="preserve">Aprovo, em </w:t>
      </w:r>
      <w:r>
        <w:rPr>
          <w:color w:val="000000"/>
          <w:u w:val="single"/>
        </w:rPr>
        <w:tab/>
        <w:t xml:space="preserve"> </w:t>
      </w:r>
      <w:r>
        <w:rPr>
          <w:color w:val="000000"/>
        </w:rPr>
        <w:t>de</w:t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</w:rPr>
        <w:t xml:space="preserve">de </w:t>
      </w:r>
      <w:r>
        <w:rPr>
          <w:color w:val="000000"/>
          <w:u w:val="single"/>
        </w:rPr>
        <w:tab/>
        <w:t>.</w:t>
      </w:r>
    </w:p>
    <w:p w14:paraId="3FB8D674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</w:p>
    <w:p w14:paraId="310805BF" w14:textId="77777777" w:rsidR="00A87E63" w:rsidRP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 w:rsidRPr="00A87E63">
        <w:rPr>
          <w:color w:val="000000"/>
          <w:u w:val="single"/>
        </w:rPr>
        <w:tab/>
      </w:r>
      <w:r w:rsidRPr="00A87E63">
        <w:rPr>
          <w:color w:val="000000"/>
          <w:u w:val="single"/>
        </w:rPr>
        <w:tab/>
      </w:r>
      <w:r w:rsidRPr="00A87E63">
        <w:rPr>
          <w:color w:val="000000"/>
          <w:u w:val="single"/>
        </w:rPr>
        <w:tab/>
      </w:r>
      <w:r w:rsidRPr="00A87E63">
        <w:rPr>
          <w:color w:val="000000"/>
          <w:u w:val="single"/>
        </w:rPr>
        <w:tab/>
      </w:r>
      <w:r w:rsidRPr="00A87E63">
        <w:rPr>
          <w:color w:val="000000"/>
          <w:u w:val="single"/>
        </w:rPr>
        <w:tab/>
      </w:r>
    </w:p>
    <w:p w14:paraId="1BD12F8E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Giovani Nunes</w:t>
      </w:r>
    </w:p>
    <w:p w14:paraId="431A12C8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Prefeito Municipal</w:t>
      </w:r>
    </w:p>
    <w:p w14:paraId="5A4F6556" w14:textId="33296EA5" w:rsidR="008B050F" w:rsidRDefault="008B050F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57867A1F" w14:textId="77777777" w:rsidR="00F27DB6" w:rsidRDefault="00F27DB6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32EF768D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APROVO O PRESENTE TERMO DE REFERÊNCIA E AUTORIZO A REALIZAÇÃO DA LICITAÇÃO.</w:t>
      </w:r>
    </w:p>
    <w:p w14:paraId="27A3BEB0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  <w:r>
        <w:rPr>
          <w:b/>
          <w:color w:val="000000"/>
        </w:rPr>
        <w:t>(</w:t>
      </w:r>
      <w:r>
        <w:rPr>
          <w:b/>
          <w:i/>
          <w:color w:val="000000"/>
        </w:rPr>
        <w:t>inciso II, Art. 9º, Decreto nº 5.450/05)</w:t>
      </w:r>
    </w:p>
    <w:p w14:paraId="4FD73A02" w14:textId="77777777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</w:p>
    <w:p w14:paraId="0ED930ED" w14:textId="49427B2C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</w:p>
    <w:p w14:paraId="167C21CD" w14:textId="77777777" w:rsidR="00F27DB6" w:rsidRDefault="00F27DB6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</w:p>
    <w:p w14:paraId="3D36B18A" w14:textId="1348CBD2" w:rsidR="00A87E63" w:rsidRDefault="00A87E63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</w:p>
    <w:p w14:paraId="73F80496" w14:textId="77777777" w:rsidR="00A64047" w:rsidRDefault="00A64047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>
        <w:rPr>
          <w:color w:val="000000"/>
        </w:rPr>
        <w:t>Ciente em</w:t>
      </w:r>
      <w:r>
        <w:rPr>
          <w:color w:val="000000"/>
          <w:u w:val="single"/>
        </w:rPr>
        <w:tab/>
      </w:r>
      <w:r>
        <w:rPr>
          <w:color w:val="000000"/>
        </w:rPr>
        <w:t>de</w:t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proofErr w:type="spellStart"/>
      <w:r>
        <w:rPr>
          <w:color w:val="000000"/>
        </w:rPr>
        <w:t>de</w:t>
      </w:r>
      <w:proofErr w:type="spellEnd"/>
      <w:r>
        <w:rPr>
          <w:color w:val="000000"/>
          <w:u w:val="single"/>
        </w:rPr>
        <w:tab/>
        <w:t>.</w:t>
      </w:r>
    </w:p>
    <w:p w14:paraId="0CD4E69B" w14:textId="77777777" w:rsidR="00A64047" w:rsidRDefault="00A64047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</w:p>
    <w:p w14:paraId="5E9F8260" w14:textId="77777777" w:rsidR="00A64047" w:rsidRDefault="00A64047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</w:p>
    <w:p w14:paraId="0F9B8912" w14:textId="77777777" w:rsidR="00A64047" w:rsidRDefault="00142B14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 xml:space="preserve">Luciano </w:t>
      </w:r>
      <w:proofErr w:type="spellStart"/>
      <w:r>
        <w:rPr>
          <w:b/>
          <w:color w:val="000000"/>
        </w:rPr>
        <w:t>Broering</w:t>
      </w:r>
      <w:proofErr w:type="spellEnd"/>
      <w:r>
        <w:rPr>
          <w:b/>
          <w:color w:val="000000"/>
        </w:rPr>
        <w:t xml:space="preserve"> Alves</w:t>
      </w:r>
    </w:p>
    <w:p w14:paraId="5CE6405E" w14:textId="784E239F" w:rsidR="00A64047" w:rsidRDefault="00F27DB6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Engenheiro Civil</w:t>
      </w:r>
    </w:p>
    <w:p w14:paraId="68B981AC" w14:textId="2FB08784" w:rsidR="00F27DB6" w:rsidRDefault="00F27DB6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224B993D" w14:textId="77777777" w:rsidR="00F27DB6" w:rsidRPr="00F27DB6" w:rsidRDefault="00F27DB6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62B88B98" w14:textId="5CD029B9" w:rsidR="005A5EA7" w:rsidRDefault="005A5EA7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2495278C" w14:textId="77777777" w:rsidR="005A5EA7" w:rsidRDefault="005A5EA7" w:rsidP="005A5EA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>
        <w:rPr>
          <w:color w:val="000000"/>
        </w:rPr>
        <w:t>Ciente em</w:t>
      </w:r>
      <w:r>
        <w:rPr>
          <w:color w:val="000000"/>
          <w:u w:val="single"/>
        </w:rPr>
        <w:tab/>
      </w:r>
      <w:r>
        <w:rPr>
          <w:color w:val="000000"/>
        </w:rPr>
        <w:t>de</w:t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proofErr w:type="spellStart"/>
      <w:r>
        <w:rPr>
          <w:color w:val="000000"/>
        </w:rPr>
        <w:t>de</w:t>
      </w:r>
      <w:proofErr w:type="spellEnd"/>
      <w:r>
        <w:rPr>
          <w:color w:val="000000"/>
          <w:u w:val="single"/>
        </w:rPr>
        <w:tab/>
        <w:t>.</w:t>
      </w:r>
    </w:p>
    <w:p w14:paraId="091AFE0E" w14:textId="77777777" w:rsidR="005A5EA7" w:rsidRDefault="005A5EA7" w:rsidP="005A5EA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</w:p>
    <w:p w14:paraId="6B910A8B" w14:textId="77777777" w:rsidR="005A5EA7" w:rsidRDefault="005A5EA7" w:rsidP="005A5EA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</w:p>
    <w:p w14:paraId="77722DB5" w14:textId="759CCA57" w:rsidR="005A5EA7" w:rsidRDefault="005A5EA7" w:rsidP="005A5EA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Fabiano Padilha</w:t>
      </w:r>
    </w:p>
    <w:p w14:paraId="38DD8070" w14:textId="23D93D1D" w:rsidR="005A5EA7" w:rsidRPr="00F27DB6" w:rsidRDefault="00F27DB6" w:rsidP="003E6227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Secretário Municipal de Educação Cultura e Desporto</w:t>
      </w:r>
    </w:p>
    <w:sectPr w:rsidR="005A5EA7" w:rsidRPr="00F27DB6" w:rsidSect="00F8779F">
      <w:headerReference w:type="default" r:id="rId9"/>
      <w:footerReference w:type="default" r:id="rId10"/>
      <w:pgSz w:w="11906" w:h="16838"/>
      <w:pgMar w:top="1701" w:right="1134" w:bottom="851" w:left="1701" w:header="28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E5674" w14:textId="77777777" w:rsidR="00D2143F" w:rsidRDefault="00D2143F">
      <w:r>
        <w:separator/>
      </w:r>
    </w:p>
  </w:endnote>
  <w:endnote w:type="continuationSeparator" w:id="0">
    <w:p w14:paraId="5E113ED0" w14:textId="77777777" w:rsidR="00D2143F" w:rsidRDefault="00D21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AEEB9" w14:textId="77777777" w:rsidR="001715CD" w:rsidRDefault="001715CD" w:rsidP="00FE08E5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5462E" w14:textId="77777777" w:rsidR="00D2143F" w:rsidRDefault="00D2143F">
      <w:r>
        <w:separator/>
      </w:r>
    </w:p>
  </w:footnote>
  <w:footnote w:type="continuationSeparator" w:id="0">
    <w:p w14:paraId="19DFFFA4" w14:textId="77777777" w:rsidR="00D2143F" w:rsidRDefault="00D21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A5920" w14:textId="77777777" w:rsidR="00730C33" w:rsidRDefault="00730C33" w:rsidP="00730C33">
    <w:pPr>
      <w:pStyle w:val="Corpodetexto3"/>
      <w:widowControl w:val="0"/>
      <w:jc w:val="center"/>
      <w:outlineLvl w:val="0"/>
      <w:rPr>
        <w:rFonts w:ascii="Arial" w:hAnsi="Arial" w:cs="Arial"/>
        <w:b/>
        <w:sz w:val="22"/>
        <w:szCs w:val="22"/>
      </w:rPr>
    </w:pPr>
    <w:r w:rsidRPr="003843A8">
      <w:rPr>
        <w:rFonts w:ascii="Arial Black" w:hAnsi="Arial Black"/>
        <w:noProof/>
      </w:rPr>
      <w:drawing>
        <wp:anchor distT="0" distB="0" distL="114300" distR="114300" simplePos="0" relativeHeight="251659264" behindDoc="0" locked="0" layoutInCell="1" allowOverlap="1" wp14:anchorId="5B96268E" wp14:editId="2A520575">
          <wp:simplePos x="0" y="0"/>
          <wp:positionH relativeFrom="column">
            <wp:posOffset>-384810</wp:posOffset>
          </wp:positionH>
          <wp:positionV relativeFrom="paragraph">
            <wp:posOffset>-93980</wp:posOffset>
          </wp:positionV>
          <wp:extent cx="2085975" cy="1057275"/>
          <wp:effectExtent l="0" t="0" r="9525" b="9525"/>
          <wp:wrapThrough wrapText="bothSides">
            <wp:wrapPolygon edited="0">
              <wp:start x="0" y="0"/>
              <wp:lineTo x="0" y="21405"/>
              <wp:lineTo x="21501" y="21405"/>
              <wp:lineTo x="21501" y="0"/>
              <wp:lineTo x="0" y="0"/>
            </wp:wrapPolygon>
          </wp:wrapThrough>
          <wp:docPr id="2" name="il_fi" descr="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1057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69D239" w14:textId="77777777" w:rsidR="00730C33" w:rsidRPr="003843A8" w:rsidRDefault="00730C33" w:rsidP="00730C33">
    <w:pPr>
      <w:pStyle w:val="Cabealho"/>
      <w:tabs>
        <w:tab w:val="clear" w:pos="4252"/>
        <w:tab w:val="clear" w:pos="8504"/>
      </w:tabs>
      <w:jc w:val="right"/>
      <w:rPr>
        <w:rFonts w:ascii="Arial Black" w:hAnsi="Arial Black"/>
        <w:sz w:val="16"/>
        <w:szCs w:val="16"/>
      </w:rPr>
    </w:pPr>
    <w:r w:rsidRPr="003843A8">
      <w:rPr>
        <w:rFonts w:ascii="Arial Black" w:hAnsi="Arial Black"/>
        <w:sz w:val="16"/>
        <w:szCs w:val="16"/>
      </w:rPr>
      <w:t>PREFEITURA MUNICIPAL DE SÃO JOAQUIM</w:t>
    </w:r>
  </w:p>
  <w:p w14:paraId="02B2DE5B" w14:textId="77777777" w:rsidR="00730C33" w:rsidRPr="003843A8" w:rsidRDefault="00730C33" w:rsidP="00730C33">
    <w:pPr>
      <w:pStyle w:val="Cabealho"/>
      <w:tabs>
        <w:tab w:val="clear" w:pos="4252"/>
        <w:tab w:val="clear" w:pos="8504"/>
      </w:tabs>
      <w:jc w:val="right"/>
      <w:rPr>
        <w:rFonts w:ascii="Arial Black" w:hAnsi="Arial Black"/>
        <w:sz w:val="16"/>
        <w:szCs w:val="16"/>
      </w:rPr>
    </w:pPr>
    <w:r w:rsidRPr="003843A8">
      <w:rPr>
        <w:rFonts w:ascii="Arial Black" w:hAnsi="Arial Black"/>
        <w:sz w:val="16"/>
        <w:szCs w:val="16"/>
      </w:rPr>
      <w:t>SECRETARIA MUNICIPAL DE EDUCAÇÃO, CULTURA E DESPORTO.</w:t>
    </w:r>
  </w:p>
  <w:p w14:paraId="2308F019" w14:textId="4A5D6F37" w:rsidR="00730C33" w:rsidRPr="003843A8" w:rsidRDefault="00E654E8" w:rsidP="001A20EF">
    <w:pPr>
      <w:pStyle w:val="Cabealho"/>
      <w:tabs>
        <w:tab w:val="clear" w:pos="4252"/>
        <w:tab w:val="clear" w:pos="8504"/>
        <w:tab w:val="left" w:pos="1657"/>
        <w:tab w:val="left" w:pos="5445"/>
        <w:tab w:val="right" w:pos="9099"/>
      </w:tabs>
      <w:rPr>
        <w:rFonts w:ascii="Arial Black" w:hAnsi="Arial Black"/>
        <w:sz w:val="16"/>
        <w:szCs w:val="16"/>
      </w:rPr>
    </w:pPr>
    <w:r>
      <w:rPr>
        <w:rFonts w:ascii="Arial Black" w:hAnsi="Arial Black"/>
        <w:sz w:val="16"/>
        <w:szCs w:val="16"/>
      </w:rPr>
      <w:tab/>
    </w:r>
    <w:r>
      <w:rPr>
        <w:rFonts w:ascii="Arial Black" w:hAnsi="Arial Black"/>
        <w:sz w:val="16"/>
        <w:szCs w:val="16"/>
      </w:rPr>
      <w:tab/>
    </w:r>
    <w:r w:rsidR="00730C33" w:rsidRPr="003843A8">
      <w:rPr>
        <w:rFonts w:ascii="Arial Black" w:hAnsi="Arial Black"/>
        <w:sz w:val="16"/>
        <w:szCs w:val="16"/>
      </w:rPr>
      <w:t>FUNDO MUNICIPAL DA EDUCAÇÃO-FME</w:t>
    </w:r>
  </w:p>
  <w:p w14:paraId="28EFBAEA" w14:textId="77777777" w:rsidR="00730C33" w:rsidRPr="003843A8" w:rsidRDefault="00730C33" w:rsidP="00730C33">
    <w:pPr>
      <w:pStyle w:val="Cabealho"/>
      <w:tabs>
        <w:tab w:val="clear" w:pos="4252"/>
        <w:tab w:val="clear" w:pos="8504"/>
      </w:tabs>
      <w:jc w:val="right"/>
      <w:rPr>
        <w:rFonts w:ascii="Arial Black" w:hAnsi="Arial Black"/>
        <w:sz w:val="16"/>
        <w:szCs w:val="16"/>
      </w:rPr>
    </w:pPr>
    <w:r w:rsidRPr="003843A8">
      <w:rPr>
        <w:rFonts w:ascii="Arial Black" w:hAnsi="Arial Black"/>
        <w:sz w:val="16"/>
        <w:szCs w:val="16"/>
      </w:rPr>
      <w:t>CNPJ: 19.620.562/0001-66</w:t>
    </w:r>
  </w:p>
  <w:p w14:paraId="0FE26699" w14:textId="77777777" w:rsidR="00730C33" w:rsidRPr="00730C33" w:rsidRDefault="00730C33" w:rsidP="00730C3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456FE"/>
    <w:multiLevelType w:val="hybridMultilevel"/>
    <w:tmpl w:val="6B4CA2A8"/>
    <w:lvl w:ilvl="0" w:tplc="34A617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92AE9"/>
    <w:multiLevelType w:val="hybridMultilevel"/>
    <w:tmpl w:val="D92AE34E"/>
    <w:lvl w:ilvl="0" w:tplc="20B41AAE">
      <w:numFmt w:val="bullet"/>
      <w:lvlText w:val=""/>
      <w:lvlJc w:val="left"/>
      <w:pPr>
        <w:ind w:left="1125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1E7823A5"/>
    <w:multiLevelType w:val="multilevel"/>
    <w:tmpl w:val="5B52D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7634BE9"/>
    <w:multiLevelType w:val="hybridMultilevel"/>
    <w:tmpl w:val="F5CA0F84"/>
    <w:lvl w:ilvl="0" w:tplc="BD0E3B22">
      <w:start w:val="1"/>
      <w:numFmt w:val="lowerLetter"/>
      <w:lvlText w:val="%1."/>
      <w:lvlJc w:val="left"/>
      <w:pPr>
        <w:ind w:left="1776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40B94AB6"/>
    <w:multiLevelType w:val="multilevel"/>
    <w:tmpl w:val="92CE94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40BD6636"/>
    <w:multiLevelType w:val="hybridMultilevel"/>
    <w:tmpl w:val="7B0C17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E27B58"/>
    <w:multiLevelType w:val="singleLevel"/>
    <w:tmpl w:val="62723D62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71A75CAE"/>
    <w:multiLevelType w:val="singleLevel"/>
    <w:tmpl w:val="1E26E10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>
    <w:nsid w:val="77E56296"/>
    <w:multiLevelType w:val="multilevel"/>
    <w:tmpl w:val="DF322D1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E"/>
    <w:rsid w:val="000036A3"/>
    <w:rsid w:val="00014552"/>
    <w:rsid w:val="00017A34"/>
    <w:rsid w:val="0002594E"/>
    <w:rsid w:val="000344C2"/>
    <w:rsid w:val="00042B13"/>
    <w:rsid w:val="00044F5D"/>
    <w:rsid w:val="00061B14"/>
    <w:rsid w:val="00064502"/>
    <w:rsid w:val="000701DF"/>
    <w:rsid w:val="0008735E"/>
    <w:rsid w:val="00097F68"/>
    <w:rsid w:val="000B31D4"/>
    <w:rsid w:val="000C27C2"/>
    <w:rsid w:val="000C3BE5"/>
    <w:rsid w:val="000D2CF2"/>
    <w:rsid w:val="000F0FC9"/>
    <w:rsid w:val="000F2A6B"/>
    <w:rsid w:val="000F500F"/>
    <w:rsid w:val="00113F70"/>
    <w:rsid w:val="00114731"/>
    <w:rsid w:val="00134023"/>
    <w:rsid w:val="001341AA"/>
    <w:rsid w:val="00142B14"/>
    <w:rsid w:val="00147671"/>
    <w:rsid w:val="00161BDA"/>
    <w:rsid w:val="001715CD"/>
    <w:rsid w:val="0018276F"/>
    <w:rsid w:val="001A16B6"/>
    <w:rsid w:val="001A20EF"/>
    <w:rsid w:val="001A6F9A"/>
    <w:rsid w:val="001B0C1D"/>
    <w:rsid w:val="001B2267"/>
    <w:rsid w:val="001D0027"/>
    <w:rsid w:val="001D29B2"/>
    <w:rsid w:val="001D5EFF"/>
    <w:rsid w:val="00203262"/>
    <w:rsid w:val="002048E1"/>
    <w:rsid w:val="00216B21"/>
    <w:rsid w:val="00236F59"/>
    <w:rsid w:val="00240A02"/>
    <w:rsid w:val="0025239D"/>
    <w:rsid w:val="0025347A"/>
    <w:rsid w:val="0026220E"/>
    <w:rsid w:val="00263C91"/>
    <w:rsid w:val="002666F9"/>
    <w:rsid w:val="00267956"/>
    <w:rsid w:val="00274D7B"/>
    <w:rsid w:val="00276824"/>
    <w:rsid w:val="00281BC9"/>
    <w:rsid w:val="00294C69"/>
    <w:rsid w:val="002B6C5C"/>
    <w:rsid w:val="002D2557"/>
    <w:rsid w:val="002E0E9C"/>
    <w:rsid w:val="002E17A9"/>
    <w:rsid w:val="002E6E08"/>
    <w:rsid w:val="002F2EF9"/>
    <w:rsid w:val="002F399C"/>
    <w:rsid w:val="00302D91"/>
    <w:rsid w:val="00306F04"/>
    <w:rsid w:val="00322A2E"/>
    <w:rsid w:val="00323C29"/>
    <w:rsid w:val="00325AA6"/>
    <w:rsid w:val="00341146"/>
    <w:rsid w:val="00361DBC"/>
    <w:rsid w:val="00366EF2"/>
    <w:rsid w:val="003707DE"/>
    <w:rsid w:val="00372B75"/>
    <w:rsid w:val="00373BEA"/>
    <w:rsid w:val="003A2B58"/>
    <w:rsid w:val="003A6702"/>
    <w:rsid w:val="003A690D"/>
    <w:rsid w:val="003B5F92"/>
    <w:rsid w:val="003B740C"/>
    <w:rsid w:val="003E0869"/>
    <w:rsid w:val="003E6227"/>
    <w:rsid w:val="003E6658"/>
    <w:rsid w:val="003F4E4A"/>
    <w:rsid w:val="003F6429"/>
    <w:rsid w:val="003F7C91"/>
    <w:rsid w:val="004065FE"/>
    <w:rsid w:val="004261B0"/>
    <w:rsid w:val="0046070D"/>
    <w:rsid w:val="00466D7A"/>
    <w:rsid w:val="004734D7"/>
    <w:rsid w:val="00487747"/>
    <w:rsid w:val="004A05CC"/>
    <w:rsid w:val="005117C4"/>
    <w:rsid w:val="00513086"/>
    <w:rsid w:val="00515BB6"/>
    <w:rsid w:val="00520C37"/>
    <w:rsid w:val="0052760A"/>
    <w:rsid w:val="00527B8E"/>
    <w:rsid w:val="005406E7"/>
    <w:rsid w:val="00573B5B"/>
    <w:rsid w:val="00573F59"/>
    <w:rsid w:val="00592862"/>
    <w:rsid w:val="005970A1"/>
    <w:rsid w:val="005A5EA7"/>
    <w:rsid w:val="005A5EEB"/>
    <w:rsid w:val="005B0526"/>
    <w:rsid w:val="005D0184"/>
    <w:rsid w:val="005E52D7"/>
    <w:rsid w:val="005E5CC7"/>
    <w:rsid w:val="005E774F"/>
    <w:rsid w:val="00606CA2"/>
    <w:rsid w:val="00620B80"/>
    <w:rsid w:val="006257FA"/>
    <w:rsid w:val="0062691D"/>
    <w:rsid w:val="0063123E"/>
    <w:rsid w:val="00663D12"/>
    <w:rsid w:val="00667ED6"/>
    <w:rsid w:val="00676845"/>
    <w:rsid w:val="006828CC"/>
    <w:rsid w:val="00695A07"/>
    <w:rsid w:val="006B5C50"/>
    <w:rsid w:val="006C4250"/>
    <w:rsid w:val="006E22F7"/>
    <w:rsid w:val="006E30F3"/>
    <w:rsid w:val="006E66F5"/>
    <w:rsid w:val="006F66EE"/>
    <w:rsid w:val="00702716"/>
    <w:rsid w:val="00722F27"/>
    <w:rsid w:val="00723CB4"/>
    <w:rsid w:val="00730C33"/>
    <w:rsid w:val="007346F9"/>
    <w:rsid w:val="00734AE9"/>
    <w:rsid w:val="00737745"/>
    <w:rsid w:val="0074022A"/>
    <w:rsid w:val="00740923"/>
    <w:rsid w:val="007444B7"/>
    <w:rsid w:val="00746CD4"/>
    <w:rsid w:val="00752764"/>
    <w:rsid w:val="007A4810"/>
    <w:rsid w:val="007A5156"/>
    <w:rsid w:val="007B59B3"/>
    <w:rsid w:val="007E2F4A"/>
    <w:rsid w:val="007F71BA"/>
    <w:rsid w:val="008306CA"/>
    <w:rsid w:val="00835091"/>
    <w:rsid w:val="00835D9B"/>
    <w:rsid w:val="00845593"/>
    <w:rsid w:val="0085120C"/>
    <w:rsid w:val="00856A8E"/>
    <w:rsid w:val="008673B7"/>
    <w:rsid w:val="00883C13"/>
    <w:rsid w:val="008931EE"/>
    <w:rsid w:val="008A1F80"/>
    <w:rsid w:val="008B050F"/>
    <w:rsid w:val="008C5425"/>
    <w:rsid w:val="008C6D66"/>
    <w:rsid w:val="008D0C3E"/>
    <w:rsid w:val="008D1CF1"/>
    <w:rsid w:val="008E1F4D"/>
    <w:rsid w:val="008F28CB"/>
    <w:rsid w:val="00914336"/>
    <w:rsid w:val="009163CF"/>
    <w:rsid w:val="0092451F"/>
    <w:rsid w:val="00934BA8"/>
    <w:rsid w:val="00953223"/>
    <w:rsid w:val="009658B5"/>
    <w:rsid w:val="00965A17"/>
    <w:rsid w:val="00970172"/>
    <w:rsid w:val="00976AFE"/>
    <w:rsid w:val="009820BB"/>
    <w:rsid w:val="00984429"/>
    <w:rsid w:val="00997997"/>
    <w:rsid w:val="009A3DA0"/>
    <w:rsid w:val="009A4BD7"/>
    <w:rsid w:val="009B496B"/>
    <w:rsid w:val="009C2C66"/>
    <w:rsid w:val="009C6379"/>
    <w:rsid w:val="009D45E1"/>
    <w:rsid w:val="00A12DCB"/>
    <w:rsid w:val="00A157C4"/>
    <w:rsid w:val="00A377FA"/>
    <w:rsid w:val="00A45929"/>
    <w:rsid w:val="00A5689D"/>
    <w:rsid w:val="00A6001B"/>
    <w:rsid w:val="00A64047"/>
    <w:rsid w:val="00A7423F"/>
    <w:rsid w:val="00A803FC"/>
    <w:rsid w:val="00A87E63"/>
    <w:rsid w:val="00A94B9E"/>
    <w:rsid w:val="00AA0D61"/>
    <w:rsid w:val="00AA2539"/>
    <w:rsid w:val="00AB727C"/>
    <w:rsid w:val="00AD50F8"/>
    <w:rsid w:val="00AF3004"/>
    <w:rsid w:val="00AF38B7"/>
    <w:rsid w:val="00AF4889"/>
    <w:rsid w:val="00AF6888"/>
    <w:rsid w:val="00B009D3"/>
    <w:rsid w:val="00B13DBB"/>
    <w:rsid w:val="00B32A54"/>
    <w:rsid w:val="00B548C0"/>
    <w:rsid w:val="00B57EA5"/>
    <w:rsid w:val="00B830EB"/>
    <w:rsid w:val="00B84CEB"/>
    <w:rsid w:val="00B92F7D"/>
    <w:rsid w:val="00B97676"/>
    <w:rsid w:val="00BA7F1F"/>
    <w:rsid w:val="00BB6658"/>
    <w:rsid w:val="00BC1A5A"/>
    <w:rsid w:val="00BC7CF5"/>
    <w:rsid w:val="00BD0045"/>
    <w:rsid w:val="00BD5C38"/>
    <w:rsid w:val="00BD783E"/>
    <w:rsid w:val="00BE55EE"/>
    <w:rsid w:val="00BF0BA4"/>
    <w:rsid w:val="00C15C57"/>
    <w:rsid w:val="00C4560C"/>
    <w:rsid w:val="00C47A1B"/>
    <w:rsid w:val="00C513B2"/>
    <w:rsid w:val="00C625B5"/>
    <w:rsid w:val="00C83863"/>
    <w:rsid w:val="00C90262"/>
    <w:rsid w:val="00C928C2"/>
    <w:rsid w:val="00CA2D5B"/>
    <w:rsid w:val="00CA455D"/>
    <w:rsid w:val="00CB2C47"/>
    <w:rsid w:val="00CB654A"/>
    <w:rsid w:val="00CD74B6"/>
    <w:rsid w:val="00CE1900"/>
    <w:rsid w:val="00CF0AED"/>
    <w:rsid w:val="00CF63C6"/>
    <w:rsid w:val="00D04713"/>
    <w:rsid w:val="00D059B4"/>
    <w:rsid w:val="00D15446"/>
    <w:rsid w:val="00D2143F"/>
    <w:rsid w:val="00D242B9"/>
    <w:rsid w:val="00D30BEB"/>
    <w:rsid w:val="00D31093"/>
    <w:rsid w:val="00D41917"/>
    <w:rsid w:val="00D52C6D"/>
    <w:rsid w:val="00D55B77"/>
    <w:rsid w:val="00D77F63"/>
    <w:rsid w:val="00D80808"/>
    <w:rsid w:val="00D822B9"/>
    <w:rsid w:val="00D83DA0"/>
    <w:rsid w:val="00D946BF"/>
    <w:rsid w:val="00D95481"/>
    <w:rsid w:val="00D97896"/>
    <w:rsid w:val="00D97914"/>
    <w:rsid w:val="00DB329E"/>
    <w:rsid w:val="00DC6AC9"/>
    <w:rsid w:val="00DD7F62"/>
    <w:rsid w:val="00DE4D76"/>
    <w:rsid w:val="00DF465D"/>
    <w:rsid w:val="00DF58F1"/>
    <w:rsid w:val="00E12F8C"/>
    <w:rsid w:val="00E14324"/>
    <w:rsid w:val="00E256F7"/>
    <w:rsid w:val="00E37074"/>
    <w:rsid w:val="00E4296F"/>
    <w:rsid w:val="00E43EBC"/>
    <w:rsid w:val="00E4422F"/>
    <w:rsid w:val="00E4591B"/>
    <w:rsid w:val="00E56BFF"/>
    <w:rsid w:val="00E654E8"/>
    <w:rsid w:val="00E72984"/>
    <w:rsid w:val="00E86798"/>
    <w:rsid w:val="00EA5644"/>
    <w:rsid w:val="00EB0534"/>
    <w:rsid w:val="00EB1DDF"/>
    <w:rsid w:val="00EE2146"/>
    <w:rsid w:val="00F10023"/>
    <w:rsid w:val="00F27DB6"/>
    <w:rsid w:val="00F340F9"/>
    <w:rsid w:val="00F368E8"/>
    <w:rsid w:val="00F47999"/>
    <w:rsid w:val="00F5493F"/>
    <w:rsid w:val="00F80809"/>
    <w:rsid w:val="00F84654"/>
    <w:rsid w:val="00F8779F"/>
    <w:rsid w:val="00FA08AC"/>
    <w:rsid w:val="00FB655E"/>
    <w:rsid w:val="00FC799E"/>
    <w:rsid w:val="00FD668C"/>
    <w:rsid w:val="00FE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761D9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F92"/>
    <w:pPr>
      <w:suppressAutoHyphens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737745"/>
    <w:pPr>
      <w:keepNext/>
      <w:jc w:val="center"/>
      <w:outlineLvl w:val="1"/>
    </w:pPr>
    <w:rPr>
      <w:rFonts w:eastAsia="Calibri"/>
      <w:b/>
      <w:bCs/>
      <w:sz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D29B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1D29B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1D29B2"/>
    <w:rPr>
      <w:sz w:val="24"/>
      <w:szCs w:val="24"/>
      <w:lang w:val="pt-BR" w:eastAsia="pt-BR" w:bidi="ar-SA"/>
    </w:rPr>
  </w:style>
  <w:style w:type="character" w:customStyle="1" w:styleId="RodapChar">
    <w:name w:val="Rodapé Char"/>
    <w:basedOn w:val="Fontepargpadro"/>
    <w:link w:val="Rodap"/>
    <w:semiHidden/>
    <w:locked/>
    <w:rsid w:val="001D29B2"/>
    <w:rPr>
      <w:sz w:val="24"/>
      <w:szCs w:val="24"/>
      <w:lang w:val="pt-BR" w:eastAsia="pt-BR" w:bidi="ar-SA"/>
    </w:rPr>
  </w:style>
  <w:style w:type="character" w:customStyle="1" w:styleId="Ttulo2Char">
    <w:name w:val="Título 2 Char"/>
    <w:basedOn w:val="Fontepargpadro"/>
    <w:link w:val="Ttulo2"/>
    <w:locked/>
    <w:rsid w:val="00737745"/>
    <w:rPr>
      <w:rFonts w:eastAsia="Calibri"/>
      <w:b/>
      <w:bCs/>
      <w:sz w:val="48"/>
      <w:szCs w:val="24"/>
      <w:lang w:val="pt-BR" w:eastAsia="pt-BR" w:bidi="ar-SA"/>
    </w:rPr>
  </w:style>
  <w:style w:type="paragraph" w:styleId="Corpodetexto">
    <w:name w:val="Body Text"/>
    <w:basedOn w:val="Normal"/>
    <w:link w:val="CorpodetextoChar"/>
    <w:rsid w:val="00737745"/>
    <w:pPr>
      <w:spacing w:after="120"/>
    </w:pPr>
    <w:rPr>
      <w:rFonts w:eastAsia="Calibri"/>
    </w:rPr>
  </w:style>
  <w:style w:type="character" w:customStyle="1" w:styleId="CorpodetextoChar">
    <w:name w:val="Corpo de texto Char"/>
    <w:basedOn w:val="Fontepargpadro"/>
    <w:link w:val="Corpodetexto"/>
    <w:locked/>
    <w:rsid w:val="00737745"/>
    <w:rPr>
      <w:rFonts w:eastAsia="Calibri"/>
      <w:sz w:val="24"/>
      <w:szCs w:val="24"/>
      <w:lang w:val="pt-BR" w:eastAsia="pt-BR" w:bidi="ar-SA"/>
    </w:rPr>
  </w:style>
  <w:style w:type="character" w:styleId="Hyperlink">
    <w:name w:val="Hyperlink"/>
    <w:basedOn w:val="Fontepargpadro"/>
    <w:uiPriority w:val="99"/>
    <w:semiHidden/>
    <w:rsid w:val="00E256F7"/>
    <w:rPr>
      <w:rFonts w:cs="Times New Roman"/>
      <w:color w:val="0000FF"/>
      <w:u w:val="single"/>
    </w:rPr>
  </w:style>
  <w:style w:type="character" w:styleId="HiperlinkVisitado">
    <w:name w:val="FollowedHyperlink"/>
    <w:basedOn w:val="Fontepargpadro"/>
    <w:rsid w:val="00E37074"/>
    <w:rPr>
      <w:color w:val="800080"/>
      <w:u w:val="single"/>
    </w:rPr>
  </w:style>
  <w:style w:type="paragraph" w:styleId="Textodebalo">
    <w:name w:val="Balloon Text"/>
    <w:basedOn w:val="Normal"/>
    <w:link w:val="TextodebaloChar"/>
    <w:rsid w:val="00A4592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4592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E66F5"/>
    <w:pPr>
      <w:suppressAutoHyphens w:val="0"/>
      <w:spacing w:before="100" w:beforeAutospacing="1" w:after="100" w:afterAutospacing="1"/>
    </w:pPr>
    <w:rPr>
      <w:szCs w:val="24"/>
    </w:rPr>
  </w:style>
  <w:style w:type="character" w:styleId="Forte">
    <w:name w:val="Strong"/>
    <w:basedOn w:val="Fontepargpadro"/>
    <w:uiPriority w:val="22"/>
    <w:qFormat/>
    <w:rsid w:val="006E66F5"/>
    <w:rPr>
      <w:b/>
      <w:bCs/>
    </w:rPr>
  </w:style>
  <w:style w:type="paragraph" w:customStyle="1" w:styleId="Recuodecorpodetexto31">
    <w:name w:val="Recuo de corpo de texto 31"/>
    <w:basedOn w:val="Normal"/>
    <w:rsid w:val="00E72984"/>
    <w:pPr>
      <w:widowControl w:val="0"/>
      <w:suppressAutoHyphens w:val="0"/>
      <w:ind w:left="1418" w:hanging="567"/>
      <w:jc w:val="both"/>
    </w:pPr>
    <w:rPr>
      <w:rFonts w:ascii="Arial Narrow" w:hAnsi="Arial Narrow"/>
      <w:kern w:val="28"/>
      <w:sz w:val="28"/>
    </w:rPr>
  </w:style>
  <w:style w:type="table" w:styleId="Tabelacomgrade">
    <w:name w:val="Table Grid"/>
    <w:basedOn w:val="Tabelanormal"/>
    <w:rsid w:val="00E72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A4BD7"/>
    <w:pPr>
      <w:ind w:left="720"/>
      <w:contextualSpacing/>
    </w:pPr>
  </w:style>
  <w:style w:type="paragraph" w:styleId="Corpodetexto3">
    <w:name w:val="Body Text 3"/>
    <w:basedOn w:val="Normal"/>
    <w:link w:val="Corpodetexto3Char"/>
    <w:rsid w:val="00730C3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0C3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F92"/>
    <w:pPr>
      <w:suppressAutoHyphens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737745"/>
    <w:pPr>
      <w:keepNext/>
      <w:jc w:val="center"/>
      <w:outlineLvl w:val="1"/>
    </w:pPr>
    <w:rPr>
      <w:rFonts w:eastAsia="Calibri"/>
      <w:b/>
      <w:bCs/>
      <w:sz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D29B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1D29B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1D29B2"/>
    <w:rPr>
      <w:sz w:val="24"/>
      <w:szCs w:val="24"/>
      <w:lang w:val="pt-BR" w:eastAsia="pt-BR" w:bidi="ar-SA"/>
    </w:rPr>
  </w:style>
  <w:style w:type="character" w:customStyle="1" w:styleId="RodapChar">
    <w:name w:val="Rodapé Char"/>
    <w:basedOn w:val="Fontepargpadro"/>
    <w:link w:val="Rodap"/>
    <w:semiHidden/>
    <w:locked/>
    <w:rsid w:val="001D29B2"/>
    <w:rPr>
      <w:sz w:val="24"/>
      <w:szCs w:val="24"/>
      <w:lang w:val="pt-BR" w:eastAsia="pt-BR" w:bidi="ar-SA"/>
    </w:rPr>
  </w:style>
  <w:style w:type="character" w:customStyle="1" w:styleId="Ttulo2Char">
    <w:name w:val="Título 2 Char"/>
    <w:basedOn w:val="Fontepargpadro"/>
    <w:link w:val="Ttulo2"/>
    <w:locked/>
    <w:rsid w:val="00737745"/>
    <w:rPr>
      <w:rFonts w:eastAsia="Calibri"/>
      <w:b/>
      <w:bCs/>
      <w:sz w:val="48"/>
      <w:szCs w:val="24"/>
      <w:lang w:val="pt-BR" w:eastAsia="pt-BR" w:bidi="ar-SA"/>
    </w:rPr>
  </w:style>
  <w:style w:type="paragraph" w:styleId="Corpodetexto">
    <w:name w:val="Body Text"/>
    <w:basedOn w:val="Normal"/>
    <w:link w:val="CorpodetextoChar"/>
    <w:rsid w:val="00737745"/>
    <w:pPr>
      <w:spacing w:after="120"/>
    </w:pPr>
    <w:rPr>
      <w:rFonts w:eastAsia="Calibri"/>
    </w:rPr>
  </w:style>
  <w:style w:type="character" w:customStyle="1" w:styleId="CorpodetextoChar">
    <w:name w:val="Corpo de texto Char"/>
    <w:basedOn w:val="Fontepargpadro"/>
    <w:link w:val="Corpodetexto"/>
    <w:locked/>
    <w:rsid w:val="00737745"/>
    <w:rPr>
      <w:rFonts w:eastAsia="Calibri"/>
      <w:sz w:val="24"/>
      <w:szCs w:val="24"/>
      <w:lang w:val="pt-BR" w:eastAsia="pt-BR" w:bidi="ar-SA"/>
    </w:rPr>
  </w:style>
  <w:style w:type="character" w:styleId="Hyperlink">
    <w:name w:val="Hyperlink"/>
    <w:basedOn w:val="Fontepargpadro"/>
    <w:uiPriority w:val="99"/>
    <w:semiHidden/>
    <w:rsid w:val="00E256F7"/>
    <w:rPr>
      <w:rFonts w:cs="Times New Roman"/>
      <w:color w:val="0000FF"/>
      <w:u w:val="single"/>
    </w:rPr>
  </w:style>
  <w:style w:type="character" w:styleId="HiperlinkVisitado">
    <w:name w:val="FollowedHyperlink"/>
    <w:basedOn w:val="Fontepargpadro"/>
    <w:rsid w:val="00E37074"/>
    <w:rPr>
      <w:color w:val="800080"/>
      <w:u w:val="single"/>
    </w:rPr>
  </w:style>
  <w:style w:type="paragraph" w:styleId="Textodebalo">
    <w:name w:val="Balloon Text"/>
    <w:basedOn w:val="Normal"/>
    <w:link w:val="TextodebaloChar"/>
    <w:rsid w:val="00A4592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4592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E66F5"/>
    <w:pPr>
      <w:suppressAutoHyphens w:val="0"/>
      <w:spacing w:before="100" w:beforeAutospacing="1" w:after="100" w:afterAutospacing="1"/>
    </w:pPr>
    <w:rPr>
      <w:szCs w:val="24"/>
    </w:rPr>
  </w:style>
  <w:style w:type="character" w:styleId="Forte">
    <w:name w:val="Strong"/>
    <w:basedOn w:val="Fontepargpadro"/>
    <w:uiPriority w:val="22"/>
    <w:qFormat/>
    <w:rsid w:val="006E66F5"/>
    <w:rPr>
      <w:b/>
      <w:bCs/>
    </w:rPr>
  </w:style>
  <w:style w:type="paragraph" w:customStyle="1" w:styleId="Recuodecorpodetexto31">
    <w:name w:val="Recuo de corpo de texto 31"/>
    <w:basedOn w:val="Normal"/>
    <w:rsid w:val="00E72984"/>
    <w:pPr>
      <w:widowControl w:val="0"/>
      <w:suppressAutoHyphens w:val="0"/>
      <w:ind w:left="1418" w:hanging="567"/>
      <w:jc w:val="both"/>
    </w:pPr>
    <w:rPr>
      <w:rFonts w:ascii="Arial Narrow" w:hAnsi="Arial Narrow"/>
      <w:kern w:val="28"/>
      <w:sz w:val="28"/>
    </w:rPr>
  </w:style>
  <w:style w:type="table" w:styleId="Tabelacomgrade">
    <w:name w:val="Table Grid"/>
    <w:basedOn w:val="Tabelanormal"/>
    <w:rsid w:val="00E72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A4BD7"/>
    <w:pPr>
      <w:ind w:left="720"/>
      <w:contextualSpacing/>
    </w:pPr>
  </w:style>
  <w:style w:type="paragraph" w:styleId="Corpodetexto3">
    <w:name w:val="Body Text 3"/>
    <w:basedOn w:val="Normal"/>
    <w:link w:val="Corpodetexto3Char"/>
    <w:rsid w:val="00730C3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0C3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nta.fatima\AppData\Roaming\Microsoft\Modelos\TERMO%20DE%20REFER&#202;NCI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C9967-ACD1-413E-B370-138A726D8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TERMO DE REFERÊNCIA</Template>
  <TotalTime>1</TotalTime>
  <Pages>4</Pages>
  <Words>855</Words>
  <Characters>4840</Characters>
  <Application>Microsoft Office Word</Application>
  <DocSecurity>4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CI SECAMD ___/2013</vt:lpstr>
    </vt:vector>
  </TitlesOfParts>
  <Company>Kille®Soft</Company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 SECAMD ___/2013</dc:title>
  <dc:creator>Benta de Fátima Furtado</dc:creator>
  <cp:lastModifiedBy>Daniela Matos Pereira</cp:lastModifiedBy>
  <cp:revision>2</cp:revision>
  <cp:lastPrinted>2020-11-03T19:18:00Z</cp:lastPrinted>
  <dcterms:created xsi:type="dcterms:W3CDTF">2020-11-09T18:19:00Z</dcterms:created>
  <dcterms:modified xsi:type="dcterms:W3CDTF">2020-11-09T18:19:00Z</dcterms:modified>
</cp:coreProperties>
</file>